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p14">
  <w:body>
    <w:p xmlns:wp14="http://schemas.microsoft.com/office/word/2010/wordml" w:rsidR="001B78D5" w:rsidP="001B78D5" w:rsidRDefault="001B78D5" w14:paraId="672A6659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  <w:bookmarkStart w:name="_GoBack" w:id="0"/>
      <w:bookmarkEnd w:id="0"/>
    </w:p>
    <w:p xmlns:wp14="http://schemas.microsoft.com/office/word/2010/wordml" w:rsidR="00D03E25" w:rsidP="001B78D5" w:rsidRDefault="00D03E25" w14:paraId="0A37501D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D03E25" w:rsidP="001B78D5" w:rsidRDefault="00D03E25" w14:paraId="5DAB6C7B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D03E25" w:rsidP="001B78D5" w:rsidRDefault="00D03E25" w14:paraId="02EB378F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D03E25" w:rsidP="001B78D5" w:rsidRDefault="00D03E25" w14:paraId="6A05A809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Pr="00190886" w:rsidR="00D03E25" w:rsidP="001B78D5" w:rsidRDefault="00D03E25" w14:paraId="5A39BBE3" wp14:textId="77777777">
      <w:pPr>
        <w:ind w:left="4248" w:firstLine="708"/>
        <w:jc w:val="center"/>
        <w:rPr>
          <w:rFonts w:ascii="Arial" w:hAnsi="Arial" w:cs="Arial"/>
          <w:sz w:val="56"/>
          <w:szCs w:val="56"/>
        </w:rPr>
      </w:pPr>
    </w:p>
    <w:p xmlns:wp14="http://schemas.microsoft.com/office/word/2010/wordml" w:rsidRPr="00190886" w:rsidR="00D03E25" w:rsidP="00D03E25" w:rsidRDefault="00D03E25" w14:paraId="41762EE5" wp14:textId="77777777">
      <w:pPr>
        <w:jc w:val="right"/>
        <w:rPr>
          <w:b/>
          <w:sz w:val="56"/>
          <w:szCs w:val="56"/>
        </w:rPr>
      </w:pPr>
      <w:r w:rsidRPr="00190886">
        <w:rPr>
          <w:b/>
          <w:sz w:val="56"/>
          <w:szCs w:val="56"/>
        </w:rPr>
        <w:t>ESCENARIOS DE COEXISTENCIA PARA TARJETA MULTI Y TTP</w:t>
      </w:r>
    </w:p>
    <w:p xmlns:wp14="http://schemas.microsoft.com/office/word/2010/wordml" w:rsidR="00D03E25" w:rsidP="00D03E25" w:rsidRDefault="00D03E25" w14:paraId="41C8F396" wp14:textId="77777777">
      <w:r w:rsidRPr="007E3594">
        <w:tab/>
      </w:r>
    </w:p>
    <w:p xmlns:wp14="http://schemas.microsoft.com/office/word/2010/wordml" w:rsidR="00190886" w:rsidP="00D03E25" w:rsidRDefault="00190886" w14:paraId="72A3D3EC" wp14:textId="77777777"/>
    <w:p xmlns:wp14="http://schemas.microsoft.com/office/word/2010/wordml" w:rsidR="00190886" w:rsidP="00D03E25" w:rsidRDefault="00190886" w14:paraId="0D0B940D" wp14:textId="77777777"/>
    <w:p xmlns:wp14="http://schemas.microsoft.com/office/word/2010/wordml" w:rsidR="00190886" w:rsidP="00D03E25" w:rsidRDefault="00190886" w14:paraId="0E27B00A" wp14:textId="77777777"/>
    <w:p xmlns:wp14="http://schemas.microsoft.com/office/word/2010/wordml" w:rsidR="00190886" w:rsidP="00D03E25" w:rsidRDefault="00190886" w14:paraId="60061E4C" wp14:textId="77777777"/>
    <w:p xmlns:wp14="http://schemas.microsoft.com/office/word/2010/wordml" w:rsidRPr="007E3594" w:rsidR="00190886" w:rsidP="00D03E25" w:rsidRDefault="00190886" w14:paraId="44EAFD9C" wp14:textId="77777777"/>
    <w:p xmlns:wp14="http://schemas.microsoft.com/office/word/2010/wordml" w:rsidRPr="004D71D5" w:rsidR="00D03E25" w:rsidP="00D03E25" w:rsidRDefault="00D03E25" w14:paraId="27B41360" wp14:textId="77777777">
      <w:pPr>
        <w:pStyle w:val="TtuloPortada"/>
      </w:pPr>
      <w:bookmarkStart w:name="VersionDocumento" w:id="1"/>
      <w:r w:rsidRPr="004D71D5">
        <w:t>Versión</w:t>
      </w:r>
      <w:r>
        <w:t xml:space="preserve"> </w:t>
      </w:r>
      <w:bookmarkEnd w:id="1"/>
      <w:r w:rsidR="004D47F5">
        <w:t>3</w:t>
      </w:r>
      <w:r w:rsidR="00F1671F">
        <w:t>.0</w:t>
      </w:r>
    </w:p>
    <w:p xmlns:wp14="http://schemas.microsoft.com/office/word/2010/wordml" w:rsidRPr="007E3594" w:rsidR="00D03E25" w:rsidP="00D03E25" w:rsidRDefault="00D03E25" w14:paraId="7D3E5FDD" wp14:textId="77777777">
      <w:pPr>
        <w:jc w:val="right"/>
      </w:pPr>
      <w:r w:rsidRPr="007E3594">
        <w:tab/>
      </w:r>
      <w:r w:rsidRPr="007E3594">
        <w:tab/>
      </w:r>
      <w:r w:rsidRPr="007E3594">
        <w:tab/>
      </w:r>
      <w:r>
        <w:tab/>
      </w:r>
      <w:r>
        <w:tab/>
      </w:r>
      <w:r>
        <w:tab/>
      </w:r>
      <w:r>
        <w:tab/>
      </w:r>
      <w:r>
        <w:tab/>
      </w:r>
      <w:r w:rsidR="004D47F5">
        <w:rPr>
          <w:sz w:val="20"/>
        </w:rPr>
        <w:t>08/11</w:t>
      </w:r>
      <w:r>
        <w:rPr>
          <w:sz w:val="20"/>
        </w:rPr>
        <w:t>/2017</w:t>
      </w:r>
    </w:p>
    <w:p xmlns:wp14="http://schemas.microsoft.com/office/word/2010/wordml" w:rsidRPr="007E3594" w:rsidR="00D03E25" w:rsidP="00D03E25" w:rsidRDefault="00D03E25" w14:paraId="4B94D5A5" wp14:textId="77777777">
      <w:pPr>
        <w:pStyle w:val="Encabezado"/>
        <w:tabs>
          <w:tab w:val="clear" w:pos="4252"/>
          <w:tab w:val="clear" w:pos="8504"/>
        </w:tabs>
        <w:rPr>
          <w:highlight w:val="yellow"/>
        </w:rPr>
      </w:pPr>
    </w:p>
    <w:tbl>
      <w:tblPr>
        <w:tblW w:w="9458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6" w:space="0"/>
          <w:insideV w:val="single" w:color="000000" w:sz="6" w:space="0"/>
        </w:tblBorders>
        <w:tblLayout w:type="fixed"/>
        <w:tblCellMar>
          <w:left w:w="70" w:type="dxa"/>
          <w:right w:w="70" w:type="dxa"/>
        </w:tblCellMar>
        <w:tblLook w:val="0080" w:firstRow="0" w:lastRow="0" w:firstColumn="1" w:lastColumn="0" w:noHBand="0" w:noVBand="0"/>
      </w:tblPr>
      <w:tblGrid>
        <w:gridCol w:w="1630"/>
        <w:gridCol w:w="7828"/>
      </w:tblGrid>
      <w:tr xmlns:wp14="http://schemas.microsoft.com/office/word/2010/wordml" w:rsidRPr="007E3594" w:rsidR="00D03E25" w:rsidTr="006B0BBD" w14:paraId="4B3D7A95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Pr="007E3594" w:rsidR="00D03E25" w:rsidP="006B0BBD" w:rsidRDefault="00D03E25" w14:paraId="457560CD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 w:rsidRPr="007E3594">
              <w:rPr>
                <w:color w:val="FFFFFF"/>
              </w:rPr>
              <w:t>Archivo</w:t>
            </w:r>
          </w:p>
        </w:tc>
        <w:tc>
          <w:tcPr>
            <w:tcW w:w="7828" w:type="dxa"/>
          </w:tcPr>
          <w:p w:rsidRPr="00B94AE3" w:rsidR="00D03E25" w:rsidP="006B0BBD" w:rsidRDefault="00D03E25" w14:paraId="75E4C8BC" wp14:textId="77777777">
            <w:pPr>
              <w:spacing w:before="20" w:after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Escenarios de coexistencia para tarjetas Multi y TTP</w:t>
            </w:r>
          </w:p>
        </w:tc>
      </w:tr>
      <w:tr xmlns:wp14="http://schemas.microsoft.com/office/word/2010/wordml" w:rsidRPr="007E3594" w:rsidR="00D03E25" w:rsidTr="006B0BBD" w14:paraId="2DE3715A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Pr="007E3594" w:rsidR="00D03E25" w:rsidP="006B0BBD" w:rsidRDefault="00D03E25" w14:paraId="435E4915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 w:rsidRPr="007E3594">
              <w:rPr>
                <w:color w:val="FFFFFF"/>
              </w:rPr>
              <w:t>Título</w:t>
            </w:r>
          </w:p>
        </w:tc>
        <w:tc>
          <w:tcPr>
            <w:tcW w:w="7828" w:type="dxa"/>
          </w:tcPr>
          <w:p w:rsidRPr="00B94AE3" w:rsidR="00D03E25" w:rsidP="006B0BBD" w:rsidRDefault="00D03E25" w14:paraId="3A8B3835" wp14:textId="77777777">
            <w:pPr>
              <w:spacing w:before="20" w:after="20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Escenarios tarjeta Multi y TTP</w:t>
            </w:r>
          </w:p>
        </w:tc>
      </w:tr>
      <w:tr xmlns:wp14="http://schemas.microsoft.com/office/word/2010/wordml" w:rsidRPr="007E3594" w:rsidR="00D03E25" w:rsidTr="006B0BBD" w14:paraId="790984C3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Pr="007E3594" w:rsidR="00D03E25" w:rsidP="006B0BBD" w:rsidRDefault="00D03E25" w14:paraId="745F5C4E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 w:rsidRPr="007E3594">
              <w:rPr>
                <w:color w:val="FFFFFF"/>
              </w:rPr>
              <w:t>Versión</w:t>
            </w:r>
          </w:p>
        </w:tc>
        <w:tc>
          <w:tcPr>
            <w:tcW w:w="7828" w:type="dxa"/>
          </w:tcPr>
          <w:p w:rsidRPr="00B94AE3" w:rsidR="00D03E25" w:rsidP="006B0BBD" w:rsidRDefault="004D47F5" w14:paraId="286B0249" wp14:textId="77777777">
            <w:pPr>
              <w:spacing w:before="20" w:after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E11A7B">
              <w:rPr>
                <w:sz w:val="20"/>
                <w:szCs w:val="20"/>
              </w:rPr>
              <w:t>.0</w:t>
            </w:r>
          </w:p>
        </w:tc>
      </w:tr>
      <w:tr xmlns:wp14="http://schemas.microsoft.com/office/word/2010/wordml" w:rsidRPr="007E3594" w:rsidR="00D03E25" w:rsidTr="006B0BBD" w14:paraId="083E119B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Pr="007E3594" w:rsidR="00D03E25" w:rsidP="006B0BBD" w:rsidRDefault="00D03E25" w14:paraId="61A9EF80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>
              <w:rPr>
                <w:color w:val="FFFFFF"/>
              </w:rPr>
              <w:t>Fecha inicio documento</w:t>
            </w:r>
          </w:p>
        </w:tc>
        <w:tc>
          <w:tcPr>
            <w:tcW w:w="7828" w:type="dxa"/>
          </w:tcPr>
          <w:p w:rsidRPr="00B94AE3" w:rsidR="00D03E25" w:rsidP="006B0BBD" w:rsidRDefault="004D47F5" w14:paraId="17429CA8" wp14:textId="77777777">
            <w:pPr>
              <w:spacing w:before="20" w:after="20"/>
              <w:rPr>
                <w:sz w:val="20"/>
                <w:szCs w:val="20"/>
              </w:rPr>
            </w:pPr>
            <w:r>
              <w:rPr>
                <w:sz w:val="20"/>
              </w:rPr>
              <w:t>08/11/2017</w:t>
            </w:r>
          </w:p>
        </w:tc>
      </w:tr>
      <w:tr xmlns:wp14="http://schemas.microsoft.com/office/word/2010/wordml" w:rsidRPr="007E3594" w:rsidR="00D03E25" w:rsidTr="006B0BBD" w14:paraId="302AB65B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="00D03E25" w:rsidP="006B0BBD" w:rsidRDefault="00D03E25" w14:paraId="1F88CF03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>
              <w:rPr>
                <w:color w:val="FFFFFF"/>
              </w:rPr>
              <w:t>Fecha fin documento</w:t>
            </w:r>
          </w:p>
        </w:tc>
        <w:tc>
          <w:tcPr>
            <w:tcW w:w="7828" w:type="dxa"/>
          </w:tcPr>
          <w:p w:rsidR="00D03E25" w:rsidP="006B0BBD" w:rsidRDefault="004D47F5" w14:paraId="367FA7CF" wp14:textId="77777777">
            <w:pPr>
              <w:spacing w:before="20" w:after="20"/>
              <w:rPr>
                <w:sz w:val="20"/>
                <w:szCs w:val="20"/>
              </w:rPr>
            </w:pPr>
            <w:r>
              <w:rPr>
                <w:sz w:val="20"/>
              </w:rPr>
              <w:t>08/11/2017</w:t>
            </w:r>
          </w:p>
        </w:tc>
      </w:tr>
      <w:tr xmlns:wp14="http://schemas.microsoft.com/office/word/2010/wordml" w:rsidRPr="007E3594" w:rsidR="00D03E25" w:rsidTr="006B0BBD" w14:paraId="4C320DDC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Pr="007E3594" w:rsidR="00D03E25" w:rsidP="006B0BBD" w:rsidRDefault="00D03E25" w14:paraId="10B2D3B0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>
              <w:rPr>
                <w:color w:val="FFFFFF"/>
              </w:rPr>
              <w:t>Autor</w:t>
            </w:r>
          </w:p>
        </w:tc>
        <w:tc>
          <w:tcPr>
            <w:tcW w:w="7828" w:type="dxa"/>
          </w:tcPr>
          <w:p w:rsidRPr="00B94AE3" w:rsidR="00D03E25" w:rsidP="006B0BBD" w:rsidRDefault="00D03E25" w14:paraId="3DEEC669" wp14:textId="77777777">
            <w:pPr>
              <w:spacing w:before="20" w:after="20"/>
              <w:rPr>
                <w:sz w:val="20"/>
                <w:szCs w:val="20"/>
              </w:rPr>
            </w:pPr>
          </w:p>
        </w:tc>
      </w:tr>
      <w:tr xmlns:wp14="http://schemas.microsoft.com/office/word/2010/wordml" w:rsidRPr="007E3594" w:rsidR="00D03E25" w:rsidTr="006B0BBD" w14:paraId="70098A59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Pr="007E3594" w:rsidR="00D03E25" w:rsidP="006B0BBD" w:rsidRDefault="00D03E25" w14:paraId="26FE1707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 w:rsidRPr="007E3594">
              <w:rPr>
                <w:color w:val="FFFFFF"/>
              </w:rPr>
              <w:t>Revisado</w:t>
            </w:r>
          </w:p>
        </w:tc>
        <w:tc>
          <w:tcPr>
            <w:tcW w:w="7828" w:type="dxa"/>
          </w:tcPr>
          <w:p w:rsidRPr="00B94AE3" w:rsidR="00D03E25" w:rsidP="006B0BBD" w:rsidRDefault="00D03E25" w14:paraId="3656B9AB" wp14:textId="77777777">
            <w:pPr>
              <w:spacing w:before="20" w:after="20"/>
              <w:rPr>
                <w:sz w:val="20"/>
                <w:szCs w:val="20"/>
              </w:rPr>
            </w:pPr>
          </w:p>
        </w:tc>
      </w:tr>
      <w:tr xmlns:wp14="http://schemas.microsoft.com/office/word/2010/wordml" w:rsidRPr="007E3594" w:rsidR="00D03E25" w:rsidTr="006B0BBD" w14:paraId="6B04C121" wp14:textId="77777777">
        <w:trPr>
          <w:trHeight w:val="20"/>
          <w:jc w:val="center"/>
        </w:trPr>
        <w:tc>
          <w:tcPr>
            <w:tcW w:w="1630" w:type="dxa"/>
            <w:shd w:val="clear" w:color="auto" w:fill="FF0000"/>
          </w:tcPr>
          <w:p w:rsidRPr="007E3594" w:rsidR="00D03E25" w:rsidP="006B0BBD" w:rsidRDefault="00D03E25" w14:paraId="20C8072C" wp14:textId="77777777">
            <w:pPr>
              <w:spacing w:before="20" w:after="20"/>
              <w:ind w:left="-70"/>
              <w:jc w:val="center"/>
              <w:rPr>
                <w:color w:val="FFFFFF"/>
              </w:rPr>
            </w:pPr>
            <w:r w:rsidRPr="007E3594">
              <w:rPr>
                <w:color w:val="FFFFFF"/>
              </w:rPr>
              <w:t>Aprobado</w:t>
            </w:r>
          </w:p>
        </w:tc>
        <w:tc>
          <w:tcPr>
            <w:tcW w:w="7828" w:type="dxa"/>
          </w:tcPr>
          <w:p w:rsidRPr="00B94AE3" w:rsidR="00D03E25" w:rsidP="006B0BBD" w:rsidRDefault="00D03E25" w14:paraId="45FB0818" wp14:textId="77777777">
            <w:pPr>
              <w:spacing w:before="20" w:after="20"/>
              <w:rPr>
                <w:sz w:val="20"/>
                <w:szCs w:val="20"/>
              </w:rPr>
            </w:pPr>
          </w:p>
        </w:tc>
      </w:tr>
    </w:tbl>
    <w:p xmlns:wp14="http://schemas.microsoft.com/office/word/2010/wordml" w:rsidRPr="007E3594" w:rsidR="00D03E25" w:rsidP="00D03E25" w:rsidRDefault="00D03E25" w14:paraId="2B5E67B9" wp14:textId="77777777">
      <w:pPr>
        <w:rPr>
          <w:b/>
          <w:bCs/>
        </w:rPr>
      </w:pPr>
      <w:r w:rsidRPr="007E3594">
        <w:rPr>
          <w:b/>
          <w:bCs/>
        </w:rPr>
        <w:t>Control de Versiones</w:t>
      </w:r>
    </w:p>
    <w:tbl>
      <w:tblPr>
        <w:tblW w:w="94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599"/>
        <w:gridCol w:w="6237"/>
        <w:gridCol w:w="1622"/>
      </w:tblGrid>
      <w:tr xmlns:wp14="http://schemas.microsoft.com/office/word/2010/wordml" w:rsidRPr="007E3594" w:rsidR="00D03E25" w:rsidTr="0D535653" w14:paraId="72E4D17A" wp14:textId="77777777">
        <w:trPr>
          <w:jc w:val="center"/>
        </w:trPr>
        <w:tc>
          <w:tcPr>
            <w:tcW w:w="1599" w:type="dxa"/>
            <w:shd w:val="clear" w:color="auto" w:fill="FF0000"/>
            <w:tcMar/>
            <w:vAlign w:val="center"/>
          </w:tcPr>
          <w:p w:rsidRPr="007E3594" w:rsidR="00D03E25" w:rsidP="006B0BBD" w:rsidRDefault="00D03E25" w14:paraId="0A5112CA" wp14:textId="77777777">
            <w:pPr>
              <w:pStyle w:val="Tabla"/>
              <w:jc w:val="left"/>
              <w:rPr>
                <w:color w:val="FFFFFF"/>
                <w:sz w:val="22"/>
              </w:rPr>
            </w:pPr>
            <w:r w:rsidRPr="007E3594">
              <w:rPr>
                <w:color w:val="FFFFFF"/>
                <w:sz w:val="22"/>
              </w:rPr>
              <w:t>Versión</w:t>
            </w:r>
          </w:p>
        </w:tc>
        <w:tc>
          <w:tcPr>
            <w:tcW w:w="6237" w:type="dxa"/>
            <w:shd w:val="clear" w:color="auto" w:fill="FF0000"/>
            <w:tcMar/>
            <w:vAlign w:val="center"/>
          </w:tcPr>
          <w:p w:rsidRPr="007E3594" w:rsidR="00D03E25" w:rsidP="006B0BBD" w:rsidRDefault="00D03E25" w14:paraId="7CF7CAE3" wp14:textId="77777777">
            <w:pPr>
              <w:pStyle w:val="Tabla"/>
              <w:jc w:val="left"/>
              <w:rPr>
                <w:color w:val="FFFFFF"/>
                <w:sz w:val="22"/>
              </w:rPr>
            </w:pPr>
            <w:r w:rsidRPr="007E3594">
              <w:rPr>
                <w:color w:val="FFFFFF"/>
                <w:sz w:val="22"/>
              </w:rPr>
              <w:t>Descripción</w:t>
            </w:r>
          </w:p>
        </w:tc>
        <w:tc>
          <w:tcPr>
            <w:tcW w:w="1622" w:type="dxa"/>
            <w:shd w:val="clear" w:color="auto" w:fill="FF0000"/>
            <w:tcMar/>
            <w:vAlign w:val="center"/>
          </w:tcPr>
          <w:p w:rsidRPr="007E3594" w:rsidR="00D03E25" w:rsidP="006B0BBD" w:rsidRDefault="00D03E25" w14:paraId="48FF8E3E" wp14:textId="77777777">
            <w:pPr>
              <w:pStyle w:val="Tabla"/>
              <w:jc w:val="left"/>
              <w:rPr>
                <w:color w:val="FFFFFF"/>
                <w:sz w:val="22"/>
              </w:rPr>
            </w:pPr>
            <w:r w:rsidRPr="007E3594">
              <w:rPr>
                <w:color w:val="FFFFFF"/>
                <w:sz w:val="22"/>
              </w:rPr>
              <w:t>Fecha</w:t>
            </w:r>
          </w:p>
        </w:tc>
      </w:tr>
      <w:tr xmlns:wp14="http://schemas.microsoft.com/office/word/2010/wordml" w:rsidRPr="007E3594" w:rsidR="00D03E25" w:rsidTr="0D535653" w14:paraId="3E68BA6E" wp14:textId="77777777">
        <w:trPr>
          <w:jc w:val="center"/>
        </w:trPr>
        <w:tc>
          <w:tcPr>
            <w:tcW w:w="1599" w:type="dxa"/>
            <w:tcMar/>
            <w:vAlign w:val="center"/>
          </w:tcPr>
          <w:p w:rsidRPr="007E3594" w:rsidR="00D03E25" w:rsidP="006B0BBD" w:rsidRDefault="00D03E25" w14:paraId="4B3AA50C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1.0</w:t>
            </w:r>
          </w:p>
        </w:tc>
        <w:tc>
          <w:tcPr>
            <w:tcW w:w="6237" w:type="dxa"/>
            <w:tcMar/>
            <w:vAlign w:val="center"/>
          </w:tcPr>
          <w:p w:rsidRPr="007E3594" w:rsidR="00D03E25" w:rsidP="006B0BBD" w:rsidRDefault="00D03E25" w14:paraId="11BF8F1C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Primera versión</w:t>
            </w:r>
          </w:p>
        </w:tc>
        <w:tc>
          <w:tcPr>
            <w:tcW w:w="1622" w:type="dxa"/>
            <w:tcMar/>
            <w:vAlign w:val="center"/>
          </w:tcPr>
          <w:p w:rsidRPr="007E3594" w:rsidR="00D03E25" w:rsidP="006B0BBD" w:rsidRDefault="00D03E25" w14:paraId="73BD0DA7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24/07/2017</w:t>
            </w:r>
          </w:p>
        </w:tc>
      </w:tr>
      <w:tr xmlns:wp14="http://schemas.microsoft.com/office/word/2010/wordml" w:rsidRPr="007E3594" w:rsidR="00D03E25" w:rsidTr="0D535653" w14:paraId="13E3FF33" wp14:textId="77777777">
        <w:trPr>
          <w:jc w:val="center"/>
        </w:trPr>
        <w:tc>
          <w:tcPr>
            <w:tcW w:w="1599" w:type="dxa"/>
            <w:tcMar/>
            <w:vAlign w:val="center"/>
          </w:tcPr>
          <w:p w:rsidR="00D03E25" w:rsidP="006B0BBD" w:rsidRDefault="00E11A7B" w14:paraId="699E2A8F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2.0</w:t>
            </w:r>
          </w:p>
        </w:tc>
        <w:tc>
          <w:tcPr>
            <w:tcW w:w="6237" w:type="dxa"/>
            <w:tcMar/>
            <w:vAlign w:val="center"/>
          </w:tcPr>
          <w:p w:rsidR="00D03E25" w:rsidP="0D535653" w:rsidRDefault="00DA5626" w14:paraId="677809A7" wp14:textId="77777777" wp14:noSpellErr="1">
            <w:pPr>
              <w:pStyle w:val="Tabla"/>
              <w:jc w:val="left"/>
              <w:rPr>
                <w:color w:val="auto"/>
                <w:sz w:val="20"/>
                <w:szCs w:val="20"/>
                <w:lang w:val="es-ES"/>
              </w:rPr>
            </w:pPr>
            <w:r w:rsidRPr="0D535653" w:rsidR="00DA5626">
              <w:rPr>
                <w:color w:val="auto"/>
                <w:sz w:val="20"/>
                <w:szCs w:val="20"/>
                <w:lang w:val="es-ES"/>
              </w:rPr>
              <w:t>Respecto al contenido</w:t>
            </w:r>
            <w:r w:rsidRPr="0D535653" w:rsidR="00C07BD0">
              <w:rPr>
                <w:color w:val="auto"/>
                <w:sz w:val="20"/>
                <w:szCs w:val="20"/>
                <w:lang w:val="es-ES"/>
              </w:rPr>
              <w:t>;</w:t>
            </w:r>
            <w:r w:rsidRPr="0D535653" w:rsidR="00DA5626">
              <w:rPr>
                <w:color w:val="auto"/>
                <w:sz w:val="20"/>
                <w:szCs w:val="20"/>
                <w:lang w:val="es-ES"/>
              </w:rPr>
              <w:t xml:space="preserve"> modificada la coexistencia de los títulos </w:t>
            </w:r>
            <w:r w:rsidRPr="0D535653" w:rsidR="0046044B">
              <w:rPr>
                <w:color w:val="auto"/>
                <w:sz w:val="20"/>
                <w:szCs w:val="20"/>
                <w:lang w:val="es-ES"/>
              </w:rPr>
              <w:t>validos en</w:t>
            </w:r>
            <w:r w:rsidRPr="0D535653" w:rsidR="007453E1">
              <w:rPr>
                <w:color w:val="auto"/>
                <w:sz w:val="20"/>
                <w:szCs w:val="20"/>
                <w:lang w:val="es-ES"/>
              </w:rPr>
              <w:t xml:space="preserve"> </w:t>
            </w:r>
            <w:r w:rsidRPr="0D535653" w:rsidR="00DA5626">
              <w:rPr>
                <w:color w:val="auto"/>
                <w:sz w:val="20"/>
                <w:szCs w:val="20"/>
                <w:lang w:val="es-ES"/>
              </w:rPr>
              <w:t xml:space="preserve">los ámbitos de explotación de Metro Madrid. Afección mínima en el resto de </w:t>
            </w:r>
            <w:r w:rsidRPr="0D535653" w:rsidR="00DA5626">
              <w:rPr>
                <w:color w:val="auto"/>
                <w:sz w:val="20"/>
                <w:szCs w:val="20"/>
                <w:lang w:val="es-ES"/>
              </w:rPr>
              <w:t>redes</w:t>
            </w:r>
            <w:r w:rsidRPr="0D535653" w:rsidR="00DA5626">
              <w:rPr>
                <w:color w:val="auto"/>
                <w:sz w:val="20"/>
                <w:szCs w:val="20"/>
                <w:lang w:val="es-ES"/>
              </w:rPr>
              <w:t xml:space="preserve"> de carga/recarga. </w:t>
            </w:r>
            <w:r w:rsidRPr="0D535653" w:rsidR="00F1671F">
              <w:rPr>
                <w:color w:val="auto"/>
                <w:sz w:val="20"/>
                <w:szCs w:val="20"/>
                <w:lang w:val="es-ES"/>
              </w:rPr>
              <w:t>Se detalla la operación de reutilización de huecos</w:t>
            </w:r>
          </w:p>
          <w:p w:rsidR="00DA5626" w:rsidP="006B0BBD" w:rsidRDefault="00F1671F" w14:paraId="103DDB48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 xml:space="preserve">Se modifica estilo de redacción </w:t>
            </w:r>
          </w:p>
          <w:p w:rsidRPr="007E3594" w:rsidR="00F1671F" w:rsidP="006B0BBD" w:rsidRDefault="00F1671F" w14:paraId="5261C0B9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Se añaden tablas de coexistencia</w:t>
            </w:r>
          </w:p>
        </w:tc>
        <w:tc>
          <w:tcPr>
            <w:tcW w:w="1622" w:type="dxa"/>
            <w:tcMar/>
            <w:vAlign w:val="center"/>
          </w:tcPr>
          <w:p w:rsidR="00D03E25" w:rsidP="006B0BBD" w:rsidRDefault="00F1671F" w14:paraId="04FC281A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03</w:t>
            </w:r>
            <w:r w:rsidR="00DA5626">
              <w:rPr>
                <w:color w:val="auto"/>
                <w:sz w:val="20"/>
              </w:rPr>
              <w:t>/08/2017</w:t>
            </w:r>
          </w:p>
        </w:tc>
      </w:tr>
      <w:tr xmlns:wp14="http://schemas.microsoft.com/office/word/2010/wordml" w:rsidRPr="007E3594" w:rsidR="004D47F5" w:rsidTr="0D535653" w14:paraId="7EA1EA2E" wp14:textId="77777777">
        <w:trPr>
          <w:jc w:val="center"/>
        </w:trPr>
        <w:tc>
          <w:tcPr>
            <w:tcW w:w="1599" w:type="dxa"/>
            <w:tcMar/>
            <w:vAlign w:val="center"/>
          </w:tcPr>
          <w:p w:rsidR="004D47F5" w:rsidP="006B0BBD" w:rsidRDefault="004D47F5" w14:paraId="3C663E9D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3.0</w:t>
            </w:r>
          </w:p>
        </w:tc>
        <w:tc>
          <w:tcPr>
            <w:tcW w:w="6237" w:type="dxa"/>
            <w:tcMar/>
            <w:vAlign w:val="center"/>
          </w:tcPr>
          <w:p w:rsidR="004D47F5" w:rsidP="0D535653" w:rsidRDefault="004D47F5" w14:paraId="06F85A21" wp14:textId="77777777" wp14:noSpellErr="1">
            <w:pPr>
              <w:pStyle w:val="Tabla"/>
              <w:jc w:val="left"/>
              <w:rPr>
                <w:color w:val="auto"/>
                <w:sz w:val="20"/>
                <w:szCs w:val="20"/>
                <w:lang w:val="es-ES"/>
              </w:rPr>
            </w:pPr>
            <w:r w:rsidRPr="0D535653" w:rsidR="004D47F5">
              <w:rPr>
                <w:color w:val="auto"/>
                <w:sz w:val="20"/>
                <w:szCs w:val="20"/>
                <w:lang w:val="es-ES"/>
              </w:rPr>
              <w:t xml:space="preserve">Billete </w:t>
            </w:r>
            <w:r w:rsidRPr="0D535653" w:rsidR="004D47F5">
              <w:rPr>
                <w:color w:val="auto"/>
                <w:sz w:val="20"/>
                <w:szCs w:val="20"/>
                <w:lang w:val="es-ES"/>
              </w:rPr>
              <w:t>Combinado( sencillos</w:t>
            </w:r>
            <w:r w:rsidRPr="0D535653" w:rsidR="004D47F5">
              <w:rPr>
                <w:color w:val="auto"/>
                <w:sz w:val="20"/>
                <w:szCs w:val="20"/>
                <w:lang w:val="es-ES"/>
              </w:rPr>
              <w:t>/10 viajes) solo con abonos que lo engloben totalmente o que sean totalmente disjuntos</w:t>
            </w:r>
          </w:p>
        </w:tc>
        <w:tc>
          <w:tcPr>
            <w:tcW w:w="1622" w:type="dxa"/>
            <w:tcMar/>
            <w:vAlign w:val="center"/>
          </w:tcPr>
          <w:p w:rsidR="004D47F5" w:rsidP="006B0BBD" w:rsidRDefault="004D47F5" w14:paraId="39E667FE" wp14:textId="77777777">
            <w:pPr>
              <w:pStyle w:val="Tabla"/>
              <w:jc w:val="left"/>
              <w:rPr>
                <w:color w:val="auto"/>
                <w:sz w:val="20"/>
              </w:rPr>
            </w:pPr>
            <w:r>
              <w:rPr>
                <w:color w:val="auto"/>
                <w:sz w:val="20"/>
              </w:rPr>
              <w:t>08/11/2017</w:t>
            </w:r>
          </w:p>
        </w:tc>
      </w:tr>
    </w:tbl>
    <w:p xmlns:wp14="http://schemas.microsoft.com/office/word/2010/wordml" w:rsidRPr="007E3594" w:rsidR="00D03E25" w:rsidP="00D03E25" w:rsidRDefault="00D03E25" w14:paraId="049F31CB" wp14:textId="77777777">
      <w:pPr>
        <w:pStyle w:val="Tabla"/>
        <w:jc w:val="left"/>
        <w:rPr>
          <w:color w:val="auto"/>
          <w:sz w:val="20"/>
        </w:rPr>
      </w:pPr>
    </w:p>
    <w:p xmlns:wp14="http://schemas.microsoft.com/office/word/2010/wordml" w:rsidRPr="007E3594" w:rsidR="00D03E25" w:rsidP="00D03E25" w:rsidRDefault="00D03E25" w14:paraId="29D6B04F" wp14:textId="77777777">
      <w:pPr>
        <w:rPr>
          <w:b/>
          <w:bCs/>
        </w:rPr>
      </w:pPr>
      <w:r w:rsidRPr="007E3594">
        <w:rPr>
          <w:b/>
          <w:bCs/>
        </w:rPr>
        <w:t xml:space="preserve"> </w:t>
      </w:r>
    </w:p>
    <w:p xmlns:wp14="http://schemas.microsoft.com/office/word/2010/wordml" w:rsidRPr="007E3594" w:rsidR="00D03E25" w:rsidP="00D03E25" w:rsidRDefault="00D03E25" w14:paraId="2CE3399C" wp14:textId="77777777">
      <w:r>
        <w:rPr>
          <w:b/>
          <w:bCs/>
          <w:noProof/>
          <w:sz w:val="20"/>
          <w:lang w:val="es-ES" w:eastAsia="es-ES"/>
        </w:rPr>
        <mc:AlternateContent>
          <mc:Choice Requires="wps">
            <w:drawing>
              <wp:anchor xmlns:wp14="http://schemas.microsoft.com/office/word/2010/wordprocessingDrawing" distT="0" distB="0" distL="114300" distR="114300" simplePos="0" relativeHeight="251659264" behindDoc="0" locked="0" layoutInCell="1" allowOverlap="1" wp14:anchorId="39A1E371" wp14:editId="7777777">
                <wp:simplePos x="0" y="0"/>
                <wp:positionH relativeFrom="column">
                  <wp:posOffset>571500</wp:posOffset>
                </wp:positionH>
                <wp:positionV relativeFrom="paragraph">
                  <wp:posOffset>-1905</wp:posOffset>
                </wp:positionV>
                <wp:extent cx="4800600" cy="377825"/>
                <wp:effectExtent l="3175" t="4445" r="0" b="0"/>
                <wp:wrapNone/>
                <wp:docPr id="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0600" cy="377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xmlns:wp14="http://schemas.microsoft.com/office/word/2010/wordml" w:rsidR="00C14FE4" w:rsidP="00D03E25" w:rsidRDefault="00C14FE4" w14:paraId="4E08CD1B" wp14:textId="77777777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Copyright © CRTM. Todos los derechos reservados. Solo para uso interno.</w:t>
                            </w:r>
                          </w:p>
                          <w:p xmlns:wp14="http://schemas.microsoft.com/office/word/2010/wordml" w:rsidR="00C14FE4" w:rsidP="00D03E25" w:rsidRDefault="00C14FE4" w14:paraId="7A5FBE93" wp14:textId="7777777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16"/>
                              </w:rPr>
                              <w:t>Prohibida su distribución  sin autorización expresa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03E91DEC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style="position:absolute;margin-left:45pt;margin-top:-.15pt;width:378pt;height:29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">
                <v:textbox>
                  <w:txbxContent>
                    <w:p w:rsidR="00C14FE4" w:rsidP="00D03E25" w:rsidRDefault="00C14FE4" w14:paraId="4EC58547" wp14:textId="77777777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Copyright © CRTM. Todos los derechos reservados. Solo para uso interno.</w:t>
                      </w:r>
                    </w:p>
                    <w:p w:rsidR="00C14FE4" w:rsidP="00D03E25" w:rsidRDefault="00C14FE4" w14:paraId="3B1E3296" wp14:textId="77777777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16"/>
                        </w:rPr>
                        <w:t>Prohibida su distribución  sin autorización expresa</w:t>
                      </w:r>
                    </w:p>
                  </w:txbxContent>
                </v:textbox>
              </v:shape>
            </w:pict>
          </mc:Fallback>
        </mc:AlternateContent>
      </w:r>
    </w:p>
    <w:p xmlns:wp14="http://schemas.microsoft.com/office/word/2010/wordml" w:rsidRPr="007E3594" w:rsidR="00D03E25" w:rsidP="00D03E25" w:rsidRDefault="00D03E25" w14:paraId="53128261" wp14:textId="77777777"/>
    <w:p xmlns:wp14="http://schemas.microsoft.com/office/word/2010/wordml" w:rsidR="00D03E25" w:rsidP="001B78D5" w:rsidRDefault="00D03E25" w14:paraId="62486C05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D03E25" w:rsidP="001B78D5" w:rsidRDefault="00D03E25" w14:paraId="4101652C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D03E25" w:rsidP="001B78D5" w:rsidRDefault="00D03E25" w14:paraId="4B99056E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D03E25" w:rsidP="001B78D5" w:rsidRDefault="00D03E25" w14:paraId="1299C43A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7642E3" w:rsidP="001B78D5" w:rsidRDefault="007642E3" w14:paraId="4DDBEF00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7642E3" w:rsidP="001B78D5" w:rsidRDefault="007642E3" w14:paraId="3461D779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7642E3" w:rsidP="001B78D5" w:rsidRDefault="007642E3" w14:paraId="3CF2D8B6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7642E3" w:rsidP="001B78D5" w:rsidRDefault="007642E3" w14:paraId="0FB78278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7642E3" w:rsidP="001B78D5" w:rsidRDefault="007642E3" w14:paraId="1FC39945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7642E3" w:rsidP="001B78D5" w:rsidRDefault="007642E3" w14:paraId="0562CB0E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Pr="00977A6D" w:rsidR="007642E3" w:rsidP="00977A6D" w:rsidRDefault="00977A6D" w14:paraId="40B1A3C7" wp14:textId="77777777">
      <w:pPr>
        <w:rPr>
          <w:rFonts w:ascii="Arial" w:hAnsi="Arial" w:cs="Arial"/>
          <w:sz w:val="44"/>
          <w:szCs w:val="44"/>
        </w:rPr>
      </w:pPr>
      <w:r w:rsidRPr="00977A6D">
        <w:rPr>
          <w:rFonts w:ascii="Arial" w:hAnsi="Arial" w:cs="Arial"/>
          <w:sz w:val="44"/>
          <w:szCs w:val="44"/>
        </w:rPr>
        <w:t>INDICE</w:t>
      </w:r>
    </w:p>
    <w:p xmlns:wp14="http://schemas.microsoft.com/office/word/2010/wordml" w:rsidR="007642E3" w:rsidP="001B78D5" w:rsidRDefault="007642E3" w14:paraId="34CE0A41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="007642E3" w:rsidP="00997433" w:rsidRDefault="007642E3" w14:paraId="62EBF3C5" wp14:textId="77777777">
      <w:pPr>
        <w:ind w:left="4248" w:firstLine="708"/>
        <w:jc w:val="both"/>
        <w:rPr>
          <w:rFonts w:ascii="Arial" w:hAnsi="Arial" w:cs="Arial"/>
          <w:sz w:val="22"/>
          <w:szCs w:val="22"/>
        </w:rPr>
      </w:pPr>
    </w:p>
    <w:p xmlns:wp14="http://schemas.microsoft.com/office/word/2010/wordml" w:rsidR="00F1671F" w:rsidRDefault="00977A6D" w14:paraId="5FDB5BD4" wp14:textId="77777777">
      <w:pPr>
        <w:pStyle w:val="TDC1"/>
        <w:tabs>
          <w:tab w:val="right" w:leader="dot" w:pos="9054"/>
        </w:tabs>
        <w:rPr>
          <w:rFonts w:asciiTheme="minorHAnsi" w:hAnsiTheme="minorHAnsi" w:eastAsiaTheme="minorEastAsia" w:cstheme="minorBidi"/>
          <w:b w:val="0"/>
          <w:bCs w:val="0"/>
          <w:caps w:val="0"/>
          <w:noProof/>
          <w:color w:val="auto"/>
          <w:szCs w:val="22"/>
          <w:lang w:val="es-ES"/>
        </w:rPr>
      </w:pPr>
      <w:r w:rsidRPr="007E3594">
        <w:fldChar w:fldCharType="begin"/>
      </w:r>
      <w:r w:rsidRPr="007E3594">
        <w:instrText xml:space="preserve"> TOC \o "1-3" \h \z \u </w:instrText>
      </w:r>
      <w:r w:rsidRPr="007E3594">
        <w:fldChar w:fldCharType="separate"/>
      </w:r>
      <w:hyperlink w:history="1" w:anchor="_Toc489522329">
        <w:r w:rsidRPr="000D2E54" w:rsidR="00F1671F">
          <w:rPr>
            <w:rStyle w:val="Hipervnculo"/>
            <w:noProof/>
          </w:rPr>
          <w:t>Introducción.</w:t>
        </w:r>
        <w:r w:rsidR="00F1671F">
          <w:rPr>
            <w:noProof/>
            <w:webHidden/>
          </w:rPr>
          <w:tab/>
        </w:r>
        <w:r w:rsidR="00F1671F">
          <w:rPr>
            <w:noProof/>
            <w:webHidden/>
          </w:rPr>
          <w:fldChar w:fldCharType="begin"/>
        </w:r>
        <w:r w:rsidR="00F1671F">
          <w:rPr>
            <w:noProof/>
            <w:webHidden/>
          </w:rPr>
          <w:instrText xml:space="preserve"> PAGEREF _Toc489522329 \h </w:instrText>
        </w:r>
        <w:r w:rsidR="00F1671F">
          <w:rPr>
            <w:noProof/>
            <w:webHidden/>
          </w:rPr>
        </w:r>
        <w:r w:rsidR="00F1671F">
          <w:rPr>
            <w:noProof/>
            <w:webHidden/>
          </w:rPr>
          <w:fldChar w:fldCharType="separate"/>
        </w:r>
        <w:r w:rsidR="0072121A">
          <w:rPr>
            <w:noProof/>
            <w:webHidden/>
          </w:rPr>
          <w:t>3</w:t>
        </w:r>
        <w:r w:rsidR="00F1671F">
          <w:rPr>
            <w:noProof/>
            <w:webHidden/>
          </w:rPr>
          <w:fldChar w:fldCharType="end"/>
        </w:r>
      </w:hyperlink>
    </w:p>
    <w:p xmlns:wp14="http://schemas.microsoft.com/office/word/2010/wordml" w:rsidR="00F1671F" w:rsidRDefault="00A82B80" w14:paraId="7868EDCE" wp14:textId="77777777">
      <w:pPr>
        <w:pStyle w:val="TDC1"/>
        <w:tabs>
          <w:tab w:val="right" w:leader="dot" w:pos="9054"/>
        </w:tabs>
        <w:rPr>
          <w:rFonts w:asciiTheme="minorHAnsi" w:hAnsiTheme="minorHAnsi" w:eastAsiaTheme="minorEastAsia" w:cstheme="minorBidi"/>
          <w:b w:val="0"/>
          <w:bCs w:val="0"/>
          <w:caps w:val="0"/>
          <w:noProof/>
          <w:color w:val="auto"/>
          <w:szCs w:val="22"/>
          <w:lang w:val="es-ES"/>
        </w:rPr>
      </w:pPr>
      <w:hyperlink w:history="1" w:anchor="_Toc489522330">
        <w:r w:rsidRPr="000D2E54" w:rsidR="00F1671F">
          <w:rPr>
            <w:rStyle w:val="Hipervnculo"/>
            <w:noProof/>
          </w:rPr>
          <w:t>Tipos de títulos</w:t>
        </w:r>
        <w:r w:rsidR="00F1671F">
          <w:rPr>
            <w:noProof/>
            <w:webHidden/>
          </w:rPr>
          <w:tab/>
        </w:r>
        <w:r w:rsidR="00F1671F">
          <w:rPr>
            <w:noProof/>
            <w:webHidden/>
          </w:rPr>
          <w:fldChar w:fldCharType="begin"/>
        </w:r>
        <w:r w:rsidR="00F1671F">
          <w:rPr>
            <w:noProof/>
            <w:webHidden/>
          </w:rPr>
          <w:instrText xml:space="preserve"> PAGEREF _Toc489522330 \h </w:instrText>
        </w:r>
        <w:r w:rsidR="00F1671F">
          <w:rPr>
            <w:noProof/>
            <w:webHidden/>
          </w:rPr>
        </w:r>
        <w:r w:rsidR="00F1671F">
          <w:rPr>
            <w:noProof/>
            <w:webHidden/>
          </w:rPr>
          <w:fldChar w:fldCharType="separate"/>
        </w:r>
        <w:r w:rsidR="0072121A">
          <w:rPr>
            <w:noProof/>
            <w:webHidden/>
          </w:rPr>
          <w:t>3</w:t>
        </w:r>
        <w:r w:rsidR="00F1671F">
          <w:rPr>
            <w:noProof/>
            <w:webHidden/>
          </w:rPr>
          <w:fldChar w:fldCharType="end"/>
        </w:r>
      </w:hyperlink>
    </w:p>
    <w:p xmlns:wp14="http://schemas.microsoft.com/office/word/2010/wordml" w:rsidR="00F1671F" w:rsidRDefault="00A82B80" w14:paraId="60347F00" wp14:textId="77777777">
      <w:pPr>
        <w:pStyle w:val="TDC1"/>
        <w:tabs>
          <w:tab w:val="right" w:leader="dot" w:pos="9054"/>
        </w:tabs>
        <w:rPr>
          <w:rFonts w:asciiTheme="minorHAnsi" w:hAnsiTheme="minorHAnsi" w:eastAsiaTheme="minorEastAsia" w:cstheme="minorBidi"/>
          <w:b w:val="0"/>
          <w:bCs w:val="0"/>
          <w:caps w:val="0"/>
          <w:noProof/>
          <w:color w:val="auto"/>
          <w:szCs w:val="22"/>
          <w:lang w:val="es-ES"/>
        </w:rPr>
      </w:pPr>
      <w:hyperlink w:history="1" w:anchor="_Toc489522331">
        <w:r w:rsidRPr="000D2E54" w:rsidR="00F1671F">
          <w:rPr>
            <w:rStyle w:val="Hipervnculo"/>
            <w:noProof/>
          </w:rPr>
          <w:t>FASES</w:t>
        </w:r>
        <w:r w:rsidR="00F1671F">
          <w:rPr>
            <w:noProof/>
            <w:webHidden/>
          </w:rPr>
          <w:tab/>
        </w:r>
        <w:r w:rsidR="00F1671F">
          <w:rPr>
            <w:noProof/>
            <w:webHidden/>
          </w:rPr>
          <w:fldChar w:fldCharType="begin"/>
        </w:r>
        <w:r w:rsidR="00F1671F">
          <w:rPr>
            <w:noProof/>
            <w:webHidden/>
          </w:rPr>
          <w:instrText xml:space="preserve"> PAGEREF _Toc489522331 \h </w:instrText>
        </w:r>
        <w:r w:rsidR="00F1671F">
          <w:rPr>
            <w:noProof/>
            <w:webHidden/>
          </w:rPr>
        </w:r>
        <w:r w:rsidR="00F1671F">
          <w:rPr>
            <w:noProof/>
            <w:webHidden/>
          </w:rPr>
          <w:fldChar w:fldCharType="separate"/>
        </w:r>
        <w:r w:rsidR="0072121A">
          <w:rPr>
            <w:noProof/>
            <w:webHidden/>
          </w:rPr>
          <w:t>4</w:t>
        </w:r>
        <w:r w:rsidR="00F1671F">
          <w:rPr>
            <w:noProof/>
            <w:webHidden/>
          </w:rPr>
          <w:fldChar w:fldCharType="end"/>
        </w:r>
      </w:hyperlink>
    </w:p>
    <w:p xmlns:wp14="http://schemas.microsoft.com/office/word/2010/wordml" w:rsidR="00F1671F" w:rsidRDefault="00A82B80" w14:paraId="07916109" wp14:textId="77777777">
      <w:pPr>
        <w:pStyle w:val="TDC1"/>
        <w:tabs>
          <w:tab w:val="right" w:leader="dot" w:pos="9054"/>
        </w:tabs>
        <w:rPr>
          <w:rFonts w:asciiTheme="minorHAnsi" w:hAnsiTheme="minorHAnsi" w:eastAsiaTheme="minorEastAsia" w:cstheme="minorBidi"/>
          <w:b w:val="0"/>
          <w:bCs w:val="0"/>
          <w:caps w:val="0"/>
          <w:noProof/>
          <w:color w:val="auto"/>
          <w:szCs w:val="22"/>
          <w:lang w:val="es-ES"/>
        </w:rPr>
      </w:pPr>
      <w:hyperlink w:history="1" w:anchor="_Toc489522332">
        <w:r w:rsidRPr="000D2E54" w:rsidR="00F1671F">
          <w:rPr>
            <w:rStyle w:val="Hipervnculo"/>
            <w:noProof/>
          </w:rPr>
          <w:t>Coexistencias básicas</w:t>
        </w:r>
        <w:r w:rsidR="00F1671F">
          <w:rPr>
            <w:noProof/>
            <w:webHidden/>
          </w:rPr>
          <w:tab/>
        </w:r>
        <w:r w:rsidR="00F1671F">
          <w:rPr>
            <w:noProof/>
            <w:webHidden/>
          </w:rPr>
          <w:fldChar w:fldCharType="begin"/>
        </w:r>
        <w:r w:rsidR="00F1671F">
          <w:rPr>
            <w:noProof/>
            <w:webHidden/>
          </w:rPr>
          <w:instrText xml:space="preserve"> PAGEREF _Toc489522332 \h </w:instrText>
        </w:r>
        <w:r w:rsidR="00F1671F">
          <w:rPr>
            <w:noProof/>
            <w:webHidden/>
          </w:rPr>
        </w:r>
        <w:r w:rsidR="00F1671F">
          <w:rPr>
            <w:noProof/>
            <w:webHidden/>
          </w:rPr>
          <w:fldChar w:fldCharType="separate"/>
        </w:r>
        <w:r w:rsidR="0072121A">
          <w:rPr>
            <w:noProof/>
            <w:webHidden/>
          </w:rPr>
          <w:t>6</w:t>
        </w:r>
        <w:r w:rsidR="00F1671F">
          <w:rPr>
            <w:noProof/>
            <w:webHidden/>
          </w:rPr>
          <w:fldChar w:fldCharType="end"/>
        </w:r>
      </w:hyperlink>
    </w:p>
    <w:p xmlns:wp14="http://schemas.microsoft.com/office/word/2010/wordml" w:rsidR="00F1671F" w:rsidRDefault="00A82B80" w14:paraId="52DE6267" wp14:textId="77777777">
      <w:pPr>
        <w:pStyle w:val="TDC1"/>
        <w:tabs>
          <w:tab w:val="right" w:leader="dot" w:pos="9054"/>
        </w:tabs>
        <w:rPr>
          <w:rFonts w:asciiTheme="minorHAnsi" w:hAnsiTheme="minorHAnsi" w:eastAsiaTheme="minorEastAsia" w:cstheme="minorBidi"/>
          <w:b w:val="0"/>
          <w:bCs w:val="0"/>
          <w:caps w:val="0"/>
          <w:noProof/>
          <w:color w:val="auto"/>
          <w:szCs w:val="22"/>
          <w:lang w:val="es-ES"/>
        </w:rPr>
      </w:pPr>
      <w:hyperlink w:history="1" w:anchor="_Toc489522333">
        <w:r w:rsidRPr="000D2E54" w:rsidR="00F1671F">
          <w:rPr>
            <w:rStyle w:val="Hipervnculo"/>
            <w:noProof/>
          </w:rPr>
          <w:t>Reutilización de  posiciones en los procesos de carga/recarga  y consulta de saldo (eliminación de títulos caducados no recientemente)</w:t>
        </w:r>
        <w:r w:rsidR="00F1671F">
          <w:rPr>
            <w:noProof/>
            <w:webHidden/>
          </w:rPr>
          <w:tab/>
        </w:r>
        <w:r w:rsidR="00F1671F">
          <w:rPr>
            <w:noProof/>
            <w:webHidden/>
          </w:rPr>
          <w:fldChar w:fldCharType="begin"/>
        </w:r>
        <w:r w:rsidR="00F1671F">
          <w:rPr>
            <w:noProof/>
            <w:webHidden/>
          </w:rPr>
          <w:instrText xml:space="preserve"> PAGEREF _Toc489522333 \h </w:instrText>
        </w:r>
        <w:r w:rsidR="00F1671F">
          <w:rPr>
            <w:noProof/>
            <w:webHidden/>
          </w:rPr>
        </w:r>
        <w:r w:rsidR="00F1671F">
          <w:rPr>
            <w:noProof/>
            <w:webHidden/>
          </w:rPr>
          <w:fldChar w:fldCharType="separate"/>
        </w:r>
        <w:r w:rsidR="0072121A">
          <w:rPr>
            <w:noProof/>
            <w:webHidden/>
          </w:rPr>
          <w:t>10</w:t>
        </w:r>
        <w:r w:rsidR="00F1671F">
          <w:rPr>
            <w:noProof/>
            <w:webHidden/>
          </w:rPr>
          <w:fldChar w:fldCharType="end"/>
        </w:r>
      </w:hyperlink>
    </w:p>
    <w:p xmlns:wp14="http://schemas.microsoft.com/office/word/2010/wordml" w:rsidR="00F1671F" w:rsidRDefault="00A82B80" w14:paraId="239CEF13" wp14:textId="77777777">
      <w:pPr>
        <w:pStyle w:val="TDC1"/>
        <w:tabs>
          <w:tab w:val="right" w:leader="dot" w:pos="9054"/>
        </w:tabs>
        <w:rPr>
          <w:rFonts w:asciiTheme="minorHAnsi" w:hAnsiTheme="minorHAnsi" w:eastAsiaTheme="minorEastAsia" w:cstheme="minorBidi"/>
          <w:b w:val="0"/>
          <w:bCs w:val="0"/>
          <w:caps w:val="0"/>
          <w:noProof/>
          <w:color w:val="auto"/>
          <w:szCs w:val="22"/>
          <w:lang w:val="es-ES"/>
        </w:rPr>
      </w:pPr>
      <w:hyperlink w:history="1" w:anchor="_Toc489522334">
        <w:r w:rsidRPr="000D2E54" w:rsidR="00F1671F">
          <w:rPr>
            <w:rStyle w:val="Hipervnculo"/>
            <w:noProof/>
          </w:rPr>
          <w:t>Resumen de Fases</w:t>
        </w:r>
        <w:r w:rsidR="00F1671F">
          <w:rPr>
            <w:noProof/>
            <w:webHidden/>
          </w:rPr>
          <w:tab/>
        </w:r>
        <w:r w:rsidR="00F1671F">
          <w:rPr>
            <w:noProof/>
            <w:webHidden/>
          </w:rPr>
          <w:fldChar w:fldCharType="begin"/>
        </w:r>
        <w:r w:rsidR="00F1671F">
          <w:rPr>
            <w:noProof/>
            <w:webHidden/>
          </w:rPr>
          <w:instrText xml:space="preserve"> PAGEREF _Toc489522334 \h </w:instrText>
        </w:r>
        <w:r w:rsidR="00F1671F">
          <w:rPr>
            <w:noProof/>
            <w:webHidden/>
          </w:rPr>
        </w:r>
        <w:r w:rsidR="00F1671F">
          <w:rPr>
            <w:noProof/>
            <w:webHidden/>
          </w:rPr>
          <w:fldChar w:fldCharType="separate"/>
        </w:r>
        <w:r w:rsidR="0072121A">
          <w:rPr>
            <w:noProof/>
            <w:webHidden/>
          </w:rPr>
          <w:t>11</w:t>
        </w:r>
        <w:r w:rsidR="00F1671F">
          <w:rPr>
            <w:noProof/>
            <w:webHidden/>
          </w:rPr>
          <w:fldChar w:fldCharType="end"/>
        </w:r>
      </w:hyperlink>
    </w:p>
    <w:p xmlns:wp14="http://schemas.microsoft.com/office/word/2010/wordml" w:rsidR="007642E3" w:rsidP="00977A6D" w:rsidRDefault="00977A6D" w14:paraId="6D98A12B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  <w:r w:rsidRPr="007E3594">
        <w:fldChar w:fldCharType="end"/>
      </w:r>
    </w:p>
    <w:p xmlns:wp14="http://schemas.microsoft.com/office/word/2010/wordml" w:rsidR="007642E3" w:rsidRDefault="007642E3" w14:paraId="2946DB82" wp14:textId="7777777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xmlns:wp14="http://schemas.microsoft.com/office/word/2010/wordml" w:rsidR="00D03E25" w:rsidP="00D03E25" w:rsidRDefault="00D03E25" w14:paraId="33DC50A6" wp14:textId="77777777">
      <w:pPr>
        <w:pStyle w:val="Ttulo1"/>
        <w:widowControl/>
        <w:tabs>
          <w:tab w:val="num" w:pos="360"/>
        </w:tabs>
        <w:autoSpaceDE/>
        <w:autoSpaceDN/>
        <w:adjustRightInd/>
        <w:spacing w:before="240" w:after="240"/>
        <w:ind w:right="0"/>
      </w:pPr>
      <w:bookmarkStart w:name="_Toc138053569" w:id="2"/>
      <w:bookmarkStart w:name="_Toc138146538" w:id="3"/>
      <w:bookmarkStart w:name="_Toc489522329" w:id="4"/>
      <w:r>
        <w:t>Introducción.</w:t>
      </w:r>
      <w:bookmarkEnd w:id="2"/>
      <w:bookmarkEnd w:id="3"/>
      <w:bookmarkEnd w:id="4"/>
    </w:p>
    <w:p xmlns:wp14="http://schemas.microsoft.com/office/word/2010/wordml" w:rsidR="00D03E25" w:rsidP="00D03E25" w:rsidRDefault="00D03E25" w14:paraId="0D1ED6DC" wp14:textId="77777777">
      <w:pPr>
        <w:spacing w:line="360" w:lineRule="auto"/>
      </w:pPr>
      <w:r>
        <w:t>El CRTM tiene en producción 5 tipos de tarjetas comerciales.  Este documento describe los escenarios de coexistencia de títulos en estas tarjetas.</w:t>
      </w:r>
    </w:p>
    <w:tbl>
      <w:tblPr>
        <w:tblW w:w="5000" w:type="pct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8"/>
        <w:gridCol w:w="3430"/>
        <w:gridCol w:w="3445"/>
        <w:gridCol w:w="31"/>
      </w:tblGrid>
      <w:tr xmlns:wp14="http://schemas.microsoft.com/office/word/2010/wordml" w:rsidR="00D03E25" w:rsidTr="00DA5626" w14:paraId="7C519E24" wp14:textId="77777777">
        <w:trPr>
          <w:gridAfter w:val="1"/>
          <w:wAfter w:w="31" w:type="dxa"/>
          <w:tblHeader/>
          <w:jc w:val="center"/>
        </w:trPr>
        <w:tc>
          <w:tcPr>
            <w:tcW w:w="9003" w:type="dxa"/>
            <w:gridSpan w:val="3"/>
            <w:tcBorders>
              <w:top w:val="single" w:color="auto" w:sz="12" w:space="0"/>
              <w:bottom w:val="single" w:color="auto" w:sz="8" w:space="0"/>
            </w:tcBorders>
            <w:shd w:val="clear" w:color="auto" w:fill="FFFF00"/>
          </w:tcPr>
          <w:p w:rsidRPr="00C0747E" w:rsidR="00D03E25" w:rsidP="006B0BBD" w:rsidRDefault="00D03E25" w14:paraId="4860B5D0" wp14:textId="77777777">
            <w:pPr>
              <w:pStyle w:val="Encabezado"/>
              <w:spacing w:line="360" w:lineRule="auto"/>
              <w:jc w:val="center"/>
              <w:rPr>
                <w:b/>
                <w:sz w:val="16"/>
                <w:lang w:val="es-ES"/>
              </w:rPr>
            </w:pPr>
            <w:proofErr w:type="spellStart"/>
            <w:r w:rsidRPr="00BB2D0C">
              <w:rPr>
                <w:b/>
                <w:sz w:val="16"/>
                <w:lang w:val="es-ES"/>
              </w:rPr>
              <w:t>dCardSaleType</w:t>
            </w:r>
            <w:proofErr w:type="spellEnd"/>
            <w:r w:rsidRPr="00BB2D0C">
              <w:rPr>
                <w:b/>
                <w:sz w:val="16"/>
                <w:lang w:val="es-ES"/>
              </w:rPr>
              <w:t xml:space="preserve"> </w:t>
            </w:r>
            <w:r w:rsidRPr="00C0747E">
              <w:rPr>
                <w:b/>
                <w:sz w:val="16"/>
                <w:lang w:val="es-ES"/>
              </w:rPr>
              <w:t>( Tipo Tarjeta Comercial)</w:t>
            </w:r>
          </w:p>
        </w:tc>
      </w:tr>
      <w:tr xmlns:wp14="http://schemas.microsoft.com/office/word/2010/wordml" w:rsidR="00D03E25" w:rsidTr="00DA5626" w14:paraId="360967F3" wp14:textId="77777777">
        <w:trPr>
          <w:tblHeader/>
          <w:jc w:val="center"/>
        </w:trPr>
        <w:tc>
          <w:tcPr>
            <w:tcW w:w="2128" w:type="dxa"/>
            <w:tcBorders>
              <w:top w:val="single" w:color="auto" w:sz="12" w:space="0"/>
              <w:bottom w:val="single" w:color="auto" w:sz="8" w:space="0"/>
            </w:tcBorders>
            <w:shd w:val="clear" w:color="auto" w:fill="CCCCCC"/>
          </w:tcPr>
          <w:p w:rsidR="00D03E25" w:rsidP="006B0BBD" w:rsidRDefault="00D03E25" w14:paraId="1A62781E" wp14:textId="77777777">
            <w:pPr>
              <w:spacing w:line="360" w:lineRule="auto"/>
              <w:rPr>
                <w:sz w:val="16"/>
                <w:lang w:val="es-ES"/>
              </w:rPr>
            </w:pPr>
            <w:r>
              <w:rPr>
                <w:sz w:val="16"/>
                <w:lang w:val="es-ES"/>
              </w:rPr>
              <w:t>Valor</w:t>
            </w:r>
          </w:p>
        </w:tc>
        <w:tc>
          <w:tcPr>
            <w:tcW w:w="3430" w:type="dxa"/>
            <w:tcBorders>
              <w:top w:val="single" w:color="auto" w:sz="12" w:space="0"/>
              <w:bottom w:val="single" w:color="auto" w:sz="8" w:space="0"/>
            </w:tcBorders>
            <w:shd w:val="clear" w:color="auto" w:fill="CCCCCC"/>
          </w:tcPr>
          <w:p w:rsidR="00D03E25" w:rsidP="006B0BBD" w:rsidRDefault="00D03E25" w14:paraId="7444BE67" wp14:textId="77777777">
            <w:pPr>
              <w:pStyle w:val="Encabezado"/>
              <w:spacing w:line="360" w:lineRule="auto"/>
              <w:rPr>
                <w:sz w:val="16"/>
                <w:lang w:val="es-ES"/>
              </w:rPr>
            </w:pPr>
            <w:r>
              <w:rPr>
                <w:sz w:val="16"/>
                <w:lang w:val="es-ES"/>
              </w:rPr>
              <w:t>Tipo</w:t>
            </w:r>
          </w:p>
        </w:tc>
        <w:tc>
          <w:tcPr>
            <w:tcW w:w="3476" w:type="dxa"/>
            <w:gridSpan w:val="2"/>
            <w:tcBorders>
              <w:top w:val="single" w:color="auto" w:sz="12" w:space="0"/>
              <w:bottom w:val="single" w:color="auto" w:sz="8" w:space="0"/>
            </w:tcBorders>
            <w:shd w:val="clear" w:color="auto" w:fill="CCCCCC"/>
          </w:tcPr>
          <w:p w:rsidR="00D03E25" w:rsidP="006B0BBD" w:rsidRDefault="00D03E25" w14:paraId="5997CC1D" wp14:textId="77777777">
            <w:pPr>
              <w:pStyle w:val="Encabezado"/>
              <w:spacing w:line="360" w:lineRule="auto"/>
              <w:rPr>
                <w:sz w:val="16"/>
                <w:lang w:val="es-ES"/>
              </w:rPr>
            </w:pPr>
          </w:p>
        </w:tc>
      </w:tr>
      <w:tr xmlns:wp14="http://schemas.microsoft.com/office/word/2010/wordml" w:rsidRPr="00095C60" w:rsidR="00D03E25" w:rsidTr="00DA5626" w14:paraId="37107A54" wp14:textId="77777777">
        <w:trPr>
          <w:jc w:val="center"/>
        </w:trPr>
        <w:tc>
          <w:tcPr>
            <w:tcW w:w="2128" w:type="dxa"/>
            <w:tcBorders>
              <w:top w:val="single" w:color="auto" w:sz="8" w:space="0"/>
              <w:bottom w:val="single" w:color="auto" w:sz="6" w:space="0"/>
            </w:tcBorders>
          </w:tcPr>
          <w:p w:rsidR="00D03E25" w:rsidP="006B0BBD" w:rsidRDefault="00D03E25" w14:paraId="195A5D70" wp14:textId="77777777">
            <w:pPr>
              <w:spacing w:line="360" w:lineRule="auto"/>
              <w:rPr>
                <w:sz w:val="16"/>
                <w:lang w:val="en-US"/>
              </w:rPr>
            </w:pPr>
            <w:r>
              <w:rPr>
                <w:sz w:val="16"/>
                <w:lang w:val="en-US"/>
              </w:rPr>
              <w:t>0x00</w:t>
            </w:r>
          </w:p>
        </w:tc>
        <w:tc>
          <w:tcPr>
            <w:tcW w:w="6906" w:type="dxa"/>
            <w:gridSpan w:val="3"/>
            <w:tcBorders>
              <w:top w:val="single" w:color="auto" w:sz="8" w:space="0"/>
              <w:bottom w:val="single" w:color="auto" w:sz="6" w:space="0"/>
            </w:tcBorders>
          </w:tcPr>
          <w:p w:rsidRPr="00095C60" w:rsidR="00D03E25" w:rsidP="006B0BBD" w:rsidRDefault="00D03E25" w14:paraId="2748FB48" wp14:textId="77777777">
            <w:pPr>
              <w:pStyle w:val="Encabezado"/>
              <w:spacing w:line="360" w:lineRule="auto"/>
              <w:rPr>
                <w:sz w:val="16"/>
                <w:lang w:val="es-ES"/>
              </w:rPr>
            </w:pPr>
            <w:proofErr w:type="spellStart"/>
            <w:r>
              <w:rPr>
                <w:sz w:val="16"/>
                <w:lang w:val="en-US"/>
              </w:rPr>
              <w:t>Tarjeta</w:t>
            </w:r>
            <w:proofErr w:type="spellEnd"/>
            <w:r>
              <w:rPr>
                <w:sz w:val="16"/>
                <w:lang w:val="en-US"/>
              </w:rPr>
              <w:t xml:space="preserve"> TTP Personal</w:t>
            </w:r>
          </w:p>
        </w:tc>
      </w:tr>
      <w:tr xmlns:wp14="http://schemas.microsoft.com/office/word/2010/wordml" w:rsidR="00D03E25" w:rsidTr="00DA5626" w14:paraId="2848922B" wp14:textId="77777777">
        <w:trPr>
          <w:jc w:val="center"/>
        </w:trPr>
        <w:tc>
          <w:tcPr>
            <w:tcW w:w="2128" w:type="dxa"/>
            <w:tcBorders>
              <w:top w:val="single" w:color="auto" w:sz="6" w:space="0"/>
              <w:bottom w:val="single" w:color="auto" w:sz="6" w:space="0"/>
            </w:tcBorders>
          </w:tcPr>
          <w:p w:rsidR="00D03E25" w:rsidP="006B0BBD" w:rsidRDefault="00D03E25" w14:paraId="35766AA7" wp14:textId="77777777">
            <w:pPr>
              <w:spacing w:line="360" w:lineRule="auto"/>
              <w:rPr>
                <w:sz w:val="16"/>
                <w:lang w:val="es-ES"/>
              </w:rPr>
            </w:pPr>
            <w:r>
              <w:rPr>
                <w:sz w:val="16"/>
                <w:lang w:val="es-ES"/>
              </w:rPr>
              <w:t>0x02</w:t>
            </w:r>
          </w:p>
        </w:tc>
        <w:tc>
          <w:tcPr>
            <w:tcW w:w="6906" w:type="dxa"/>
            <w:gridSpan w:val="3"/>
            <w:tcBorders>
              <w:top w:val="single" w:color="auto" w:sz="6" w:space="0"/>
              <w:bottom w:val="single" w:color="auto" w:sz="6" w:space="0"/>
            </w:tcBorders>
          </w:tcPr>
          <w:p w:rsidR="00D03E25" w:rsidP="006B0BBD" w:rsidRDefault="00D03E25" w14:paraId="535C45D7" wp14:textId="77777777">
            <w:pPr>
              <w:spacing w:line="360" w:lineRule="auto"/>
              <w:rPr>
                <w:sz w:val="16"/>
                <w:lang w:val="es-ES"/>
              </w:rPr>
            </w:pPr>
            <w:r>
              <w:rPr>
                <w:sz w:val="16"/>
                <w:lang w:val="es-ES"/>
              </w:rPr>
              <w:t>Tarjeta Azul</w:t>
            </w:r>
          </w:p>
        </w:tc>
      </w:tr>
      <w:tr xmlns:wp14="http://schemas.microsoft.com/office/word/2010/wordml" w:rsidR="00D03E25" w:rsidTr="00DA5626" w14:paraId="59AE0BF0" wp14:textId="77777777">
        <w:trPr>
          <w:jc w:val="center"/>
        </w:trPr>
        <w:tc>
          <w:tcPr>
            <w:tcW w:w="2128" w:type="dxa"/>
            <w:tcBorders>
              <w:top w:val="single" w:color="auto" w:sz="6" w:space="0"/>
              <w:bottom w:val="single" w:color="auto" w:sz="6" w:space="0"/>
            </w:tcBorders>
          </w:tcPr>
          <w:p w:rsidR="00D03E25" w:rsidP="006B0BBD" w:rsidRDefault="00D03E25" w14:paraId="1456DF63" wp14:textId="77777777">
            <w:pPr>
              <w:spacing w:line="360" w:lineRule="auto"/>
              <w:rPr>
                <w:sz w:val="16"/>
                <w:lang w:val="es-ES"/>
              </w:rPr>
            </w:pPr>
            <w:r>
              <w:rPr>
                <w:sz w:val="16"/>
                <w:lang w:val="es-ES"/>
              </w:rPr>
              <w:t>0x04</w:t>
            </w:r>
          </w:p>
        </w:tc>
        <w:tc>
          <w:tcPr>
            <w:tcW w:w="6906" w:type="dxa"/>
            <w:gridSpan w:val="3"/>
            <w:tcBorders>
              <w:top w:val="single" w:color="auto" w:sz="6" w:space="0"/>
              <w:bottom w:val="single" w:color="auto" w:sz="6" w:space="0"/>
            </w:tcBorders>
          </w:tcPr>
          <w:p w:rsidRPr="00517C51" w:rsidR="00D03E25" w:rsidP="006B0BBD" w:rsidRDefault="00D03E25" w14:paraId="766BC8F6" wp14:textId="77777777">
            <w:pPr>
              <w:spacing w:line="360" w:lineRule="auto"/>
              <w:rPr>
                <w:sz w:val="16"/>
                <w:lang w:val="es-ES"/>
              </w:rPr>
            </w:pPr>
            <w:r>
              <w:rPr>
                <w:sz w:val="16"/>
                <w:lang w:val="fr-FR"/>
              </w:rPr>
              <w:t>Tarjeta MULTI</w:t>
            </w:r>
          </w:p>
        </w:tc>
      </w:tr>
      <w:tr xmlns:wp14="http://schemas.microsoft.com/office/word/2010/wordml" w:rsidR="00D03E25" w:rsidTr="00DA5626" w14:paraId="79E6D902" wp14:textId="77777777">
        <w:trPr>
          <w:jc w:val="center"/>
        </w:trPr>
        <w:tc>
          <w:tcPr>
            <w:tcW w:w="2128" w:type="dxa"/>
            <w:tcBorders>
              <w:top w:val="single" w:color="auto" w:sz="6" w:space="0"/>
              <w:bottom w:val="single" w:color="auto" w:sz="6" w:space="0"/>
            </w:tcBorders>
          </w:tcPr>
          <w:p w:rsidR="00D03E25" w:rsidP="006B0BBD" w:rsidRDefault="00D03E25" w14:paraId="7860236B" wp14:textId="77777777">
            <w:pPr>
              <w:spacing w:line="360" w:lineRule="auto"/>
              <w:rPr>
                <w:sz w:val="16"/>
                <w:lang w:val="es-ES"/>
              </w:rPr>
            </w:pPr>
            <w:r>
              <w:rPr>
                <w:sz w:val="16"/>
                <w:lang w:val="es-ES"/>
              </w:rPr>
              <w:t>0x05</w:t>
            </w:r>
          </w:p>
        </w:tc>
        <w:tc>
          <w:tcPr>
            <w:tcW w:w="6906" w:type="dxa"/>
            <w:gridSpan w:val="3"/>
            <w:tcBorders>
              <w:top w:val="single" w:color="auto" w:sz="6" w:space="0"/>
              <w:bottom w:val="single" w:color="auto" w:sz="6" w:space="0"/>
            </w:tcBorders>
          </w:tcPr>
          <w:p w:rsidR="00D03E25" w:rsidP="006B0BBD" w:rsidRDefault="00D03E25" w14:paraId="530B3152" wp14:textId="77777777">
            <w:pPr>
              <w:spacing w:line="360" w:lineRule="auto"/>
              <w:rPr>
                <w:sz w:val="16"/>
                <w:lang w:val="fr-FR"/>
              </w:rPr>
            </w:pPr>
            <w:r>
              <w:rPr>
                <w:sz w:val="16"/>
                <w:lang w:val="fr-FR"/>
              </w:rPr>
              <w:t>Tarjeta Infantil</w:t>
            </w:r>
          </w:p>
        </w:tc>
      </w:tr>
      <w:tr xmlns:wp14="http://schemas.microsoft.com/office/word/2010/wordml" w:rsidRPr="00517C51" w:rsidR="00D03E25" w:rsidTr="00DA5626" w14:paraId="2CA2B312" wp14:textId="77777777">
        <w:trPr>
          <w:jc w:val="center"/>
        </w:trPr>
        <w:tc>
          <w:tcPr>
            <w:tcW w:w="2128" w:type="dxa"/>
            <w:tcBorders>
              <w:top w:val="single" w:color="auto" w:sz="6" w:space="0"/>
              <w:bottom w:val="single" w:color="auto" w:sz="6" w:space="0"/>
            </w:tcBorders>
          </w:tcPr>
          <w:p w:rsidR="00D03E25" w:rsidP="006B0BBD" w:rsidRDefault="00D03E25" w14:paraId="254D8D29" wp14:textId="77777777">
            <w:pPr>
              <w:spacing w:line="360" w:lineRule="auto"/>
              <w:rPr>
                <w:sz w:val="16"/>
                <w:lang w:val="fr-FR"/>
              </w:rPr>
            </w:pPr>
            <w:r>
              <w:rPr>
                <w:sz w:val="16"/>
                <w:lang w:val="fr-FR"/>
              </w:rPr>
              <w:t>0x07</w:t>
            </w:r>
          </w:p>
        </w:tc>
        <w:tc>
          <w:tcPr>
            <w:tcW w:w="6906" w:type="dxa"/>
            <w:gridSpan w:val="3"/>
            <w:tcBorders>
              <w:top w:val="single" w:color="auto" w:sz="6" w:space="0"/>
              <w:bottom w:val="single" w:color="auto" w:sz="6" w:space="0"/>
            </w:tcBorders>
          </w:tcPr>
          <w:p w:rsidR="00D03E25" w:rsidP="006B0BBD" w:rsidRDefault="00D03E25" w14:paraId="5DA433CD" wp14:textId="77777777">
            <w:pPr>
              <w:spacing w:line="360" w:lineRule="auto"/>
              <w:rPr>
                <w:sz w:val="16"/>
                <w:lang w:val="en-US"/>
              </w:rPr>
            </w:pPr>
            <w:proofErr w:type="spellStart"/>
            <w:r>
              <w:rPr>
                <w:sz w:val="16"/>
                <w:lang w:val="en-US"/>
              </w:rPr>
              <w:t>Tarjeta</w:t>
            </w:r>
            <w:proofErr w:type="spellEnd"/>
            <w:r>
              <w:rPr>
                <w:sz w:val="16"/>
                <w:lang w:val="en-US"/>
              </w:rPr>
              <w:t xml:space="preserve"> Bus-Bus</w:t>
            </w:r>
          </w:p>
        </w:tc>
      </w:tr>
    </w:tbl>
    <w:p xmlns:wp14="http://schemas.microsoft.com/office/word/2010/wordml" w:rsidR="00D03E25" w:rsidP="00D03E25" w:rsidRDefault="00D03E25" w14:paraId="110FFD37" wp14:textId="77777777">
      <w:pPr>
        <w:spacing w:line="360" w:lineRule="auto"/>
      </w:pPr>
    </w:p>
    <w:p xmlns:wp14="http://schemas.microsoft.com/office/word/2010/wordml" w:rsidR="00D03E25" w:rsidP="00D03E25" w:rsidRDefault="00D03E25" w14:paraId="32115EE2" wp14:textId="77777777" wp14:noSpellErr="1">
      <w:pPr>
        <w:spacing w:line="360" w:lineRule="auto"/>
      </w:pPr>
      <w:r w:rsidRPr="0D535653" w:rsidR="00D03E25">
        <w:rPr>
          <w:lang w:val="es-ES"/>
        </w:rPr>
        <w:t xml:space="preserve">La tarjeta azul y la tarjeta infantil, que solo contienen un tipo de perfil; el azul y el infantil respectivamente, no podrán albergar ningún otro </w:t>
      </w:r>
      <w:r w:rsidRPr="0D535653" w:rsidR="007453E1">
        <w:rPr>
          <w:lang w:val="es-ES"/>
        </w:rPr>
        <w:t xml:space="preserve">tipo de título, por lo que </w:t>
      </w:r>
      <w:r w:rsidRPr="0D535653" w:rsidR="007453E1">
        <w:rPr>
          <w:lang w:val="es-ES"/>
        </w:rPr>
        <w:t>no  presenta</w:t>
      </w:r>
      <w:r w:rsidRPr="0D535653" w:rsidR="00D03E25">
        <w:rPr>
          <w:lang w:val="es-ES"/>
        </w:rPr>
        <w:t>n</w:t>
      </w:r>
      <w:r w:rsidRPr="0D535653" w:rsidR="00D03E25">
        <w:rPr>
          <w:lang w:val="es-ES"/>
        </w:rPr>
        <w:t xml:space="preserve"> ningún escenario de coexistencia.</w:t>
      </w:r>
    </w:p>
    <w:p xmlns:wp14="http://schemas.microsoft.com/office/word/2010/wordml" w:rsidR="00D03E25" w:rsidP="00D03E25" w:rsidRDefault="00D03E25" w14:paraId="6260D321" wp14:textId="77777777" wp14:noSpellErr="1">
      <w:pPr>
        <w:spacing w:line="360" w:lineRule="auto"/>
      </w:pPr>
      <w:r w:rsidRPr="0D535653" w:rsidR="00D03E25">
        <w:rPr>
          <w:lang w:val="es-ES"/>
        </w:rPr>
        <w:t>La tarjeta BUS_</w:t>
      </w:r>
      <w:r w:rsidRPr="0D535653" w:rsidR="00D03E25">
        <w:rPr>
          <w:lang w:val="es-ES"/>
        </w:rPr>
        <w:t>BUS  aloja</w:t>
      </w:r>
      <w:r w:rsidRPr="0D535653" w:rsidR="00D03E25">
        <w:rPr>
          <w:lang w:val="es-ES"/>
        </w:rPr>
        <w:t xml:space="preserve"> el título BUS_BUS. Se entrega cargada y no permite la recarga. En esta tarjeta tampoco hay previsto ningún tipo de coexistencia de títulos.</w:t>
      </w:r>
    </w:p>
    <w:p xmlns:wp14="http://schemas.microsoft.com/office/word/2010/wordml" w:rsidR="00D03E25" w:rsidP="00D03E25" w:rsidRDefault="00D03E25" w14:paraId="416C4ABA" wp14:textId="77777777" wp14:noSpellErr="1">
      <w:pPr>
        <w:spacing w:line="360" w:lineRule="auto"/>
      </w:pPr>
      <w:r w:rsidRPr="0D535653" w:rsidR="00D03E25">
        <w:rPr>
          <w:lang w:val="es-ES"/>
        </w:rPr>
        <w:t xml:space="preserve">Por lo tanto, a día </w:t>
      </w:r>
      <w:r w:rsidRPr="0D535653" w:rsidR="00D03E25">
        <w:rPr>
          <w:lang w:val="es-ES"/>
        </w:rPr>
        <w:t>de  hoy</w:t>
      </w:r>
      <w:r w:rsidRPr="0D535653" w:rsidR="00D03E25">
        <w:rPr>
          <w:lang w:val="es-ES"/>
        </w:rPr>
        <w:t>, las únicas tarjetas que presentan posibilidad de coexistencia son la TTP y la MULTI. En los siguientes apartados se describirán las condiciones de coexistencia y las fases de implantación.</w:t>
      </w:r>
    </w:p>
    <w:p xmlns:wp14="http://schemas.microsoft.com/office/word/2010/wordml" w:rsidR="00DA5626" w:rsidP="00DA5626" w:rsidRDefault="00DA5626" w14:paraId="4EB0ED05" wp14:textId="77777777">
      <w:pPr>
        <w:pStyle w:val="Ttulo1"/>
        <w:widowControl/>
        <w:tabs>
          <w:tab w:val="num" w:pos="360"/>
        </w:tabs>
        <w:autoSpaceDE/>
        <w:autoSpaceDN/>
        <w:adjustRightInd/>
        <w:spacing w:before="240" w:after="240"/>
        <w:ind w:right="0"/>
      </w:pPr>
      <w:bookmarkStart w:name="_Toc489522330" w:id="5"/>
      <w:r>
        <w:rPr>
          <w:lang w:val="es-ES_tradnl"/>
        </w:rPr>
        <w:t>T</w:t>
      </w:r>
      <w:proofErr w:type="spellStart"/>
      <w:r>
        <w:t>ipos</w:t>
      </w:r>
      <w:proofErr w:type="spellEnd"/>
      <w:r w:rsidR="00D03E25">
        <w:t xml:space="preserve"> de títulos</w:t>
      </w:r>
      <w:bookmarkEnd w:id="5"/>
    </w:p>
    <w:p xmlns:wp14="http://schemas.microsoft.com/office/word/2010/wordml" w:rsidRPr="00DA5626" w:rsidR="00DA5626" w:rsidP="00DA5626" w:rsidRDefault="002D69F7" w14:paraId="6B699379" wp14:textId="77777777">
      <w:pPr>
        <w:rPr>
          <w:lang w:val="x-none" w:eastAsia="x-none"/>
        </w:rPr>
      </w:pPr>
      <w:r>
        <w:rPr>
          <w:noProof/>
          <w:lang w:val="es-ES" w:eastAsia="es-ES"/>
        </w:rPr>
        <w:drawing>
          <wp:inline xmlns:wp14="http://schemas.microsoft.com/office/word/2010/wordprocessingDrawing" distT="0" distB="0" distL="0" distR="0" wp14:anchorId="0FB6338F" wp14:editId="7777777">
            <wp:extent cx="5755640" cy="2758440"/>
            <wp:effectExtent l="0" t="0" r="0" b="381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itulo coexistencias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275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R="00D03E25" w:rsidP="00D03E25" w:rsidRDefault="00D03E25" w14:paraId="786727A3" wp14:textId="77777777">
      <w:pPr>
        <w:pStyle w:val="Ttulo1"/>
        <w:widowControl/>
        <w:tabs>
          <w:tab w:val="num" w:pos="360"/>
        </w:tabs>
        <w:autoSpaceDE/>
        <w:autoSpaceDN/>
        <w:adjustRightInd/>
        <w:spacing w:before="240" w:after="240"/>
        <w:ind w:right="0"/>
      </w:pPr>
      <w:bookmarkStart w:name="_Toc489522331" w:id="6"/>
      <w:r>
        <w:t>FASES</w:t>
      </w:r>
      <w:bookmarkEnd w:id="6"/>
    </w:p>
    <w:p xmlns:wp14="http://schemas.microsoft.com/office/word/2010/wordml" w:rsidR="00D03E25" w:rsidP="00D03E25" w:rsidRDefault="00D03E25" w14:paraId="3AAAEFFE" wp14:textId="77777777">
      <w:pPr>
        <w:spacing w:line="360" w:lineRule="auto"/>
      </w:pPr>
      <w:r>
        <w:t>Generalmente la fase n+1, parte de lo definido en la fase n y se añaden más elementos de coexistencia al escenario. Tenemos 3 fases, contand</w:t>
      </w:r>
      <w:r w:rsidR="00C07BD0">
        <w:t>o el estado actual que denominam</w:t>
      </w:r>
      <w:r>
        <w:t>os fase 0 y que coincide con la salida a producción de la Tarjeta MULTI.</w:t>
      </w:r>
    </w:p>
    <w:p xmlns:wp14="http://schemas.microsoft.com/office/word/2010/wordml" w:rsidR="00D03E25" w:rsidP="00D03E25" w:rsidRDefault="00D03E25" w14:paraId="1753EE30" wp14:textId="77777777" wp14:noSpellErr="1">
      <w:pPr>
        <w:spacing w:line="360" w:lineRule="auto"/>
      </w:pPr>
      <w:r w:rsidRPr="0D535653" w:rsidR="00D03E25">
        <w:rPr>
          <w:lang w:val="es-ES"/>
        </w:rPr>
        <w:t xml:space="preserve">NOTA: Cuando hablamos de títulos ferroviarios no incluimos a los títulos propios del Renfe Cercanías que no </w:t>
      </w:r>
      <w:r w:rsidRPr="0D535653" w:rsidR="00D03E25">
        <w:rPr>
          <w:lang w:val="es-ES"/>
        </w:rPr>
        <w:t>est</w:t>
      </w:r>
      <w:r w:rsidRPr="0D535653" w:rsidR="00C14FE4">
        <w:rPr>
          <w:lang w:val="es-ES"/>
        </w:rPr>
        <w:t xml:space="preserve">án </w:t>
      </w:r>
      <w:r w:rsidRPr="0D535653" w:rsidR="001F3442">
        <w:rPr>
          <w:lang w:val="es-ES"/>
        </w:rPr>
        <w:t xml:space="preserve"> en</w:t>
      </w:r>
      <w:r w:rsidRPr="0D535653" w:rsidR="001F3442">
        <w:rPr>
          <w:lang w:val="es-ES"/>
        </w:rPr>
        <w:t xml:space="preserve"> el SISTEMA </w:t>
      </w:r>
      <w:r w:rsidRPr="0D535653" w:rsidR="001F3442">
        <w:rPr>
          <w:lang w:val="es-ES"/>
        </w:rPr>
        <w:t>BIT  a</w:t>
      </w:r>
      <w:r w:rsidRPr="0D535653" w:rsidR="001F3442">
        <w:rPr>
          <w:lang w:val="es-ES"/>
        </w:rPr>
        <w:t xml:space="preserve"> día de hoy.</w:t>
      </w:r>
    </w:p>
    <w:p xmlns:wp14="http://schemas.microsoft.com/office/word/2010/wordml" w:rsidR="00D03E25" w:rsidP="00CA5E6B" w:rsidRDefault="00D03E25" w14:paraId="68EA4ECD" wp14:textId="77777777">
      <w:pPr>
        <w:spacing w:line="360" w:lineRule="auto"/>
      </w:pPr>
      <w:r>
        <w:rPr>
          <w:b/>
        </w:rPr>
        <w:t>FASE</w:t>
      </w:r>
      <w:r w:rsidRPr="00964361">
        <w:rPr>
          <w:b/>
        </w:rPr>
        <w:t xml:space="preserve"> 0.</w:t>
      </w:r>
      <w:r>
        <w:t xml:space="preserve"> Fecha 7 de julio 2017. Lanzamiento Multi. </w:t>
      </w:r>
    </w:p>
    <w:p xmlns:wp14="http://schemas.microsoft.com/office/word/2010/wordml" w:rsidR="00D03E25" w:rsidP="00CA5E6B" w:rsidRDefault="00D03E25" w14:paraId="06F62D5B" wp14:textId="77777777">
      <w:pPr>
        <w:spacing w:line="360" w:lineRule="auto"/>
      </w:pPr>
      <w:r>
        <w:t>Fase 0.1 TTP</w:t>
      </w:r>
    </w:p>
    <w:p xmlns:wp14="http://schemas.microsoft.com/office/word/2010/wordml" w:rsidR="00D03E25" w:rsidP="00CA5E6B" w:rsidRDefault="00D03E25" w14:paraId="08C726C1" wp14:textId="77777777">
      <w:pPr>
        <w:spacing w:line="360" w:lineRule="auto"/>
        <w:ind w:left="709"/>
      </w:pPr>
      <w:r w:rsidRPr="00692EBE">
        <w:t>En</w:t>
      </w:r>
      <w:r w:rsidRPr="00CA5E6B">
        <w:t xml:space="preserve"> </w:t>
      </w:r>
      <w:r>
        <w:t>TTP, distinción en función del colectivo del usuario.</w:t>
      </w:r>
    </w:p>
    <w:p xmlns:wp14="http://schemas.microsoft.com/office/word/2010/wordml" w:rsidR="00D03E25" w:rsidP="00CA5E6B" w:rsidRDefault="00D03E25" w14:paraId="72C74120" wp14:textId="77777777">
      <w:pPr>
        <w:spacing w:line="360" w:lineRule="auto"/>
        <w:ind w:left="709"/>
      </w:pPr>
      <w:r w:rsidRPr="0D535653" w:rsidR="00D03E25">
        <w:rPr>
          <w:lang w:val="es-ES"/>
        </w:rPr>
        <w:t>C</w:t>
      </w:r>
      <w:r w:rsidRPr="0D535653" w:rsidR="00D03E25">
        <w:rPr>
          <w:lang w:val="es-ES"/>
        </w:rPr>
        <w:t>olectivos bonificados</w:t>
      </w:r>
      <w:r w:rsidRPr="0D535653" w:rsidR="00D03E25">
        <w:rPr>
          <w:lang w:val="es-ES"/>
        </w:rPr>
        <w:t xml:space="preserve"> alternancia entre abonos y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/sencillos ferroviarios máximo </w:t>
      </w:r>
      <w:r w:rsidRPr="0D535653" w:rsidR="0034136E">
        <w:rPr>
          <w:lang w:val="es-ES"/>
        </w:rPr>
        <w:t xml:space="preserve">dos </w:t>
      </w:r>
      <w:r w:rsidRPr="0D535653" w:rsidR="00D03E25">
        <w:rPr>
          <w:lang w:val="es-ES"/>
        </w:rPr>
        <w:t xml:space="preserve">títulos con sus recargas correspondientes; uno de tipo ferroviario ya sea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 o unidades de sencillos y otro de tipo autobús.</w:t>
      </w:r>
    </w:p>
    <w:p xmlns:wp14="http://schemas.microsoft.com/office/word/2010/wordml" w:rsidR="00D03E25" w:rsidP="00CA5E6B" w:rsidRDefault="00D03E25" w14:paraId="20109E2C" wp14:textId="77777777">
      <w:pPr>
        <w:spacing w:line="360" w:lineRule="auto"/>
        <w:ind w:left="709"/>
      </w:pPr>
      <w:r w:rsidRPr="0D535653" w:rsidR="00D03E25">
        <w:rPr>
          <w:lang w:val="es-ES"/>
        </w:rPr>
        <w:t xml:space="preserve">Nótese que el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 xml:space="preserve"> a efec</w:t>
      </w:r>
      <w:r w:rsidRPr="0D535653" w:rsidR="00C07BD0">
        <w:rPr>
          <w:lang w:val="es-ES"/>
        </w:rPr>
        <w:t>tos de có</w:t>
      </w:r>
      <w:r w:rsidRPr="0D535653" w:rsidR="0034136E">
        <w:rPr>
          <w:lang w:val="es-ES"/>
        </w:rPr>
        <w:t>mputo en esta fase serí</w:t>
      </w:r>
      <w:r w:rsidRPr="0D535653" w:rsidR="00D03E25">
        <w:rPr>
          <w:lang w:val="es-ES"/>
        </w:rPr>
        <w:t xml:space="preserve">a ferroviario. Permite    la convivencia del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 xml:space="preserve"> con </w:t>
      </w:r>
      <w:r w:rsidRPr="0D535653" w:rsidR="0034136E">
        <w:rPr>
          <w:lang w:val="es-ES"/>
        </w:rPr>
        <w:t>cualquier</w:t>
      </w:r>
      <w:r w:rsidRPr="0D535653" w:rsidR="00D03E25">
        <w:rPr>
          <w:lang w:val="es-ES"/>
        </w:rPr>
        <w:t xml:space="preserve"> </w:t>
      </w:r>
      <w:r w:rsidRPr="0D535653" w:rsidR="00D03E25">
        <w:rPr>
          <w:lang w:val="es-ES"/>
        </w:rPr>
        <w:t>bonobus</w:t>
      </w:r>
      <w:r w:rsidRPr="0D535653" w:rsidR="00D03E25">
        <w:rPr>
          <w:lang w:val="es-ES"/>
        </w:rPr>
        <w:t>.</w:t>
      </w:r>
    </w:p>
    <w:p xmlns:wp14="http://schemas.microsoft.com/office/word/2010/wordml" w:rsidR="00D03E25" w:rsidP="00CA5E6B" w:rsidRDefault="00CA5E6B" w14:paraId="5A76ECF5" wp14:textId="77777777" wp14:noSpellErr="1">
      <w:pPr>
        <w:spacing w:line="360" w:lineRule="auto"/>
      </w:pPr>
      <w:r w:rsidRPr="0D535653" w:rsidR="00CA5E6B">
        <w:rPr>
          <w:lang w:val="es-ES"/>
        </w:rPr>
        <w:t xml:space="preserve">             </w:t>
      </w:r>
      <w:r w:rsidRPr="0D535653" w:rsidR="00D03E25">
        <w:rPr>
          <w:lang w:val="es-ES"/>
        </w:rPr>
        <w:t>C</w:t>
      </w:r>
      <w:r w:rsidRPr="0D535653" w:rsidR="00D03E25">
        <w:rPr>
          <w:lang w:val="es-ES"/>
        </w:rPr>
        <w:t>olectivo sin bonificar</w:t>
      </w:r>
      <w:r w:rsidRPr="0D535653" w:rsidR="00D03E25">
        <w:rPr>
          <w:lang w:val="es-ES"/>
        </w:rPr>
        <w:t xml:space="preserve"> </w:t>
      </w:r>
      <w:r w:rsidRPr="0D535653" w:rsidR="00D03E25">
        <w:rPr>
          <w:lang w:val="es-ES"/>
        </w:rPr>
        <w:t xml:space="preserve">solo </w:t>
      </w:r>
      <w:r w:rsidRPr="0D535653" w:rsidR="0034136E">
        <w:rPr>
          <w:lang w:val="es-ES"/>
        </w:rPr>
        <w:t xml:space="preserve"> se</w:t>
      </w:r>
      <w:r w:rsidRPr="0D535653" w:rsidR="0034136E">
        <w:rPr>
          <w:lang w:val="es-ES"/>
        </w:rPr>
        <w:t xml:space="preserve"> permite abonos de 30 días o anuales. </w:t>
      </w:r>
    </w:p>
    <w:p xmlns:wp14="http://schemas.microsoft.com/office/word/2010/wordml" w:rsidR="00D03E25" w:rsidP="00CA5E6B" w:rsidRDefault="00D03E25" w14:paraId="3F100C1B" wp14:textId="77777777">
      <w:pPr>
        <w:spacing w:before="120" w:after="80" w:line="360" w:lineRule="auto"/>
        <w:jc w:val="both"/>
      </w:pPr>
      <w:r>
        <w:t>Fase 0.2 MULTI</w:t>
      </w:r>
    </w:p>
    <w:p xmlns:wp14="http://schemas.microsoft.com/office/word/2010/wordml" w:rsidR="00D03E25" w:rsidP="001C2573" w:rsidRDefault="00D03E25" w14:paraId="1BA5E01E" wp14:textId="77777777">
      <w:pPr>
        <w:spacing w:line="360" w:lineRule="auto"/>
        <w:ind w:left="709"/>
      </w:pPr>
      <w:r w:rsidRPr="0D535653" w:rsidR="00D03E25">
        <w:rPr>
          <w:lang w:val="es-ES"/>
        </w:rPr>
        <w:t xml:space="preserve">En Tarjeta </w:t>
      </w:r>
      <w:r w:rsidRPr="0D535653" w:rsidR="00D03E25">
        <w:rPr>
          <w:lang w:val="es-ES"/>
        </w:rPr>
        <w:t>Multi</w:t>
      </w:r>
      <w:r w:rsidRPr="0D535653" w:rsidR="00D03E25">
        <w:rPr>
          <w:lang w:val="es-ES"/>
        </w:rPr>
        <w:t xml:space="preserve">, turístico o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>/sencillos</w:t>
      </w:r>
    </w:p>
    <w:p xmlns:wp14="http://schemas.microsoft.com/office/word/2010/wordml" w:rsidRPr="003956DD" w:rsidR="00D03E25" w:rsidP="001C2573" w:rsidRDefault="00D03E25" w14:paraId="748C0B6F" wp14:textId="77777777">
      <w:pPr>
        <w:spacing w:line="360" w:lineRule="auto"/>
        <w:ind w:left="709"/>
      </w:pPr>
      <w:r w:rsidRPr="003956DD">
        <w:t>Un título turístico</w:t>
      </w:r>
    </w:p>
    <w:p xmlns:wp14="http://schemas.microsoft.com/office/word/2010/wordml" w:rsidR="00D03E25" w:rsidP="001C2573" w:rsidRDefault="00D03E25" w14:paraId="55355CB5" wp14:textId="77777777">
      <w:pPr>
        <w:spacing w:line="360" w:lineRule="auto"/>
        <w:ind w:left="709"/>
      </w:pPr>
      <w:r w:rsidRPr="0D535653" w:rsidR="00D03E25">
        <w:rPr>
          <w:lang w:val="es-ES"/>
        </w:rPr>
        <w:t xml:space="preserve">2 títulos máximo: Uno de carácter ferroviario 10 viajes/sencillo incluye el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 xml:space="preserve"> y otro de la familia de los </w:t>
      </w:r>
      <w:r w:rsidRPr="0D535653" w:rsidR="00D03E25">
        <w:rPr>
          <w:lang w:val="es-ES"/>
        </w:rPr>
        <w:t>bonobuses</w:t>
      </w:r>
      <w:r w:rsidRPr="0D535653" w:rsidR="00D03E25">
        <w:rPr>
          <w:lang w:val="es-ES"/>
        </w:rPr>
        <w:t xml:space="preserve">. </w:t>
      </w:r>
    </w:p>
    <w:p xmlns:wp14="http://schemas.microsoft.com/office/word/2010/wordml" w:rsidR="00CA5E6B" w:rsidP="00CA5E6B" w:rsidRDefault="00CA5E6B" w14:paraId="3FE9F23F" wp14:textId="77777777">
      <w:pPr>
        <w:spacing w:line="360" w:lineRule="auto"/>
      </w:pPr>
    </w:p>
    <w:p xmlns:wp14="http://schemas.microsoft.com/office/word/2010/wordml" w:rsidR="00D03E25" w:rsidP="00CA5E6B" w:rsidRDefault="00D03E25" w14:paraId="4DE97C02" wp14:textId="77777777">
      <w:pPr>
        <w:spacing w:line="360" w:lineRule="auto"/>
      </w:pPr>
      <w:r w:rsidRPr="00CA5E6B">
        <w:rPr>
          <w:b/>
        </w:rPr>
        <w:t>FASE 1.</w:t>
      </w:r>
      <w:r>
        <w:t xml:space="preserve">  Fecha 31 de octubre de 2017.  </w:t>
      </w:r>
      <w:r w:rsidRPr="00CA5E6B">
        <w:t>Coexistencia BASICA.</w:t>
      </w:r>
    </w:p>
    <w:p xmlns:wp14="http://schemas.microsoft.com/office/word/2010/wordml" w:rsidR="00D03E25" w:rsidP="00CA5E6B" w:rsidRDefault="00D03E25" w14:paraId="61272D5F" wp14:textId="77777777">
      <w:pPr>
        <w:spacing w:line="360" w:lineRule="auto"/>
      </w:pPr>
      <w:r>
        <w:t>Fase 1.1</w:t>
      </w:r>
      <w:r w:rsidRPr="00EA7046">
        <w:t xml:space="preserve"> TTP</w:t>
      </w:r>
      <w:r>
        <w:t>.</w:t>
      </w:r>
      <w:r w:rsidRPr="00F76B3D">
        <w:t xml:space="preserve"> </w:t>
      </w:r>
    </w:p>
    <w:p xmlns:wp14="http://schemas.microsoft.com/office/word/2010/wordml" w:rsidR="00D03E25" w:rsidP="00CA5E6B" w:rsidRDefault="00D03E25" w14:paraId="26E6ACF9" wp14:textId="77777777">
      <w:pPr>
        <w:spacing w:line="360" w:lineRule="auto"/>
      </w:pPr>
      <w:r>
        <w:t xml:space="preserve">Se homogeniza comportamiento en las tarjetas TTP frente a los colectivos, no existe diferenciación </w:t>
      </w:r>
      <w:r w:rsidR="0034136E">
        <w:t>a nivel de coexistencias</w:t>
      </w:r>
      <w:r>
        <w:t>, en función del colectivo del usuario.</w:t>
      </w:r>
    </w:p>
    <w:p xmlns:wp14="http://schemas.microsoft.com/office/word/2010/wordml" w:rsidR="00D03E25" w:rsidP="00CA5E6B" w:rsidRDefault="00D03E25" w14:paraId="33F9E7FB" wp14:textId="77777777">
      <w:pPr>
        <w:spacing w:line="360" w:lineRule="auto"/>
      </w:pPr>
      <w:r>
        <w:t xml:space="preserve">Se amplía la coexistencia hasta 3 títulos, se eliminan las restricciones de un solo título de tipo ferroviario o de autobuses por tarjeta. </w:t>
      </w:r>
    </w:p>
    <w:p xmlns:wp14="http://schemas.microsoft.com/office/word/2010/wordml" w:rsidRPr="00A66E9B" w:rsidR="00D03E25" w:rsidP="00CA5E6B" w:rsidRDefault="00D03E25" w14:paraId="73558F7F" wp14:textId="77777777">
      <w:pPr>
        <w:spacing w:line="360" w:lineRule="auto"/>
      </w:pPr>
      <w:r w:rsidRPr="0D535653" w:rsidR="00D03E25">
        <w:rPr>
          <w:lang w:val="es-ES"/>
        </w:rPr>
        <w:t xml:space="preserve">No es obligatorio tener un abono en una tarjeta TTP, pueden ser los 3 títulos de tipo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>/sencillos.</w:t>
      </w:r>
    </w:p>
    <w:p xmlns:wp14="http://schemas.microsoft.com/office/word/2010/wordml" w:rsidR="00D03E25" w:rsidP="00CA5E6B" w:rsidRDefault="00D03E25" w14:paraId="56D1E6AA" wp14:textId="77777777">
      <w:pPr>
        <w:spacing w:line="360" w:lineRule="auto"/>
      </w:pPr>
      <w:r>
        <w:t>Una tarjeta TTP solo puede albergar un título de tipo abono.</w:t>
      </w:r>
    </w:p>
    <w:p xmlns:wp14="http://schemas.microsoft.com/office/word/2010/wordml" w:rsidR="00D03E25" w:rsidP="00CA5E6B" w:rsidRDefault="00D03E25" w14:paraId="60846250" wp14:textId="77777777">
      <w:pPr>
        <w:spacing w:line="360" w:lineRule="auto"/>
      </w:pPr>
      <w:r w:rsidRPr="0D535653" w:rsidR="00D03E25">
        <w:rPr>
          <w:lang w:val="es-ES"/>
        </w:rPr>
        <w:t xml:space="preserve">Los abonos tarifa </w:t>
      </w:r>
      <w:r w:rsidRPr="0D535653" w:rsidR="00D03E25">
        <w:rPr>
          <w:lang w:val="es-ES"/>
        </w:rPr>
        <w:t>plana  y</w:t>
      </w:r>
      <w:r w:rsidRPr="0D535653" w:rsidR="00D03E25">
        <w:rPr>
          <w:lang w:val="es-ES"/>
        </w:rPr>
        <w:t xml:space="preserve"> los abonos de la zona A</w:t>
      </w:r>
      <w:r w:rsidRPr="0D535653" w:rsidR="001F19C4">
        <w:rPr>
          <w:lang w:val="es-ES"/>
        </w:rPr>
        <w:t xml:space="preserve"> (30 días/anuales)</w:t>
      </w:r>
      <w:r w:rsidRPr="0D535653" w:rsidR="00D03E25">
        <w:rPr>
          <w:lang w:val="es-ES"/>
        </w:rPr>
        <w:t xml:space="preserve"> pueden coexistir con 1 o 2 títulos de tipo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 cualesquiera con </w:t>
      </w:r>
      <w:r w:rsidRPr="0D535653" w:rsidR="00D03E25">
        <w:rPr>
          <w:lang w:val="es-ES"/>
        </w:rPr>
        <w:t>2  precauciones</w:t>
      </w:r>
      <w:r w:rsidRPr="0D535653" w:rsidR="00D03E25">
        <w:rPr>
          <w:lang w:val="es-ES"/>
        </w:rPr>
        <w:t>:</w:t>
      </w:r>
    </w:p>
    <w:p xmlns:wp14="http://schemas.microsoft.com/office/word/2010/wordml" w:rsidR="00D03E25" w:rsidP="0D535653" w:rsidRDefault="00D03E25" w14:paraId="6E406402" wp14:textId="77777777">
      <w:pPr>
        <w:spacing w:line="360" w:lineRule="auto"/>
        <w:ind w:left="709"/>
        <w:rPr>
          <w:lang w:val="es-ES"/>
        </w:rPr>
      </w:pPr>
      <w:r w:rsidRPr="0D535653" w:rsidR="00D03E25">
        <w:rPr>
          <w:lang w:val="es-ES"/>
        </w:rPr>
        <w:t xml:space="preserve">E.1 Si son </w:t>
      </w:r>
      <w:r w:rsidRPr="0D535653" w:rsidR="00D03E25">
        <w:rPr>
          <w:lang w:val="es-ES"/>
        </w:rPr>
        <w:t xml:space="preserve">dos  </w:t>
      </w:r>
      <w:r w:rsidRPr="0D535653" w:rsidR="00901118">
        <w:rPr>
          <w:lang w:val="es-ES"/>
        </w:rPr>
        <w:t>B</w:t>
      </w:r>
      <w:r w:rsidRPr="0D535653" w:rsidR="00D03E25">
        <w:rPr>
          <w:lang w:val="es-ES"/>
        </w:rPr>
        <w:t>onobuses</w:t>
      </w:r>
      <w:r w:rsidRPr="0D535653" w:rsidR="00D03E25">
        <w:rPr>
          <w:lang w:val="es-ES"/>
        </w:rPr>
        <w:t>, estos deben ser disjuntos.</w:t>
      </w:r>
      <w:r w:rsidRPr="0D535653" w:rsidR="0094568C">
        <w:rPr>
          <w:lang w:val="es-ES"/>
        </w:rPr>
        <w:t xml:space="preserve"> </w:t>
      </w:r>
      <w:r w:rsidRPr="0D535653" w:rsidR="0094568C">
        <w:rPr>
          <w:lang w:val="es-ES"/>
        </w:rPr>
        <w:t>En el caso de la tarifa plana están englobados totalmente dentro del abono; en el caso de los abonos de la zona A son totalmente disjuntos.</w:t>
      </w:r>
    </w:p>
    <w:p xmlns:wp14="http://schemas.microsoft.com/office/word/2010/wordml" w:rsidR="00D03E25" w:rsidP="001C2573" w:rsidRDefault="00D03E25" w14:paraId="46EC9465" wp14:textId="77777777">
      <w:pPr>
        <w:spacing w:line="360" w:lineRule="auto"/>
        <w:ind w:left="709"/>
      </w:pPr>
      <w:r w:rsidRPr="0D535653" w:rsidR="00D03E25">
        <w:rPr>
          <w:lang w:val="es-ES"/>
        </w:rPr>
        <w:t>E.2 Si uno es 10 viajes/sencillos combinado ferroviario el otro no puede ser ferroviario</w:t>
      </w:r>
      <w:r w:rsidRPr="0D535653" w:rsidR="00C07BD0">
        <w:rPr>
          <w:lang w:val="es-ES"/>
        </w:rPr>
        <w:t>, ni siquiera los títulos de MLO</w:t>
      </w:r>
      <w:r w:rsidRPr="0D535653" w:rsidR="0068495E">
        <w:rPr>
          <w:lang w:val="es-ES"/>
        </w:rPr>
        <w:t xml:space="preserve">, ni el </w:t>
      </w:r>
      <w:r w:rsidRPr="0D535653" w:rsidR="0068495E">
        <w:rPr>
          <w:lang w:val="es-ES"/>
        </w:rPr>
        <w:t>Metrobus</w:t>
      </w:r>
      <w:r w:rsidRPr="0D535653" w:rsidR="0068495E">
        <w:rPr>
          <w:lang w:val="es-ES"/>
        </w:rPr>
        <w:t>.</w:t>
      </w:r>
    </w:p>
    <w:p xmlns:wp14="http://schemas.microsoft.com/office/word/2010/wordml" w:rsidR="00D03E25" w:rsidP="00CA5E6B" w:rsidRDefault="00D03E25" w14:paraId="3AAC7D49" wp14:textId="77777777">
      <w:pPr>
        <w:spacing w:line="360" w:lineRule="auto"/>
      </w:pPr>
      <w:r w:rsidRPr="0D535653" w:rsidR="00D03E25">
        <w:rPr>
          <w:lang w:val="es-ES"/>
        </w:rPr>
        <w:t xml:space="preserve"> Resto de abonos zonales e </w:t>
      </w:r>
      <w:r w:rsidRPr="0D535653" w:rsidR="00D03E25">
        <w:rPr>
          <w:lang w:val="es-ES"/>
        </w:rPr>
        <w:t>interzonales</w:t>
      </w:r>
      <w:r w:rsidRPr="0D535653" w:rsidR="00D03E25">
        <w:rPr>
          <w:lang w:val="es-ES"/>
        </w:rPr>
        <w:t xml:space="preserve"> </w:t>
      </w:r>
      <w:r w:rsidRPr="0D535653" w:rsidR="001F19C4">
        <w:rPr>
          <w:lang w:val="es-ES"/>
        </w:rPr>
        <w:t xml:space="preserve">(30 días/anuales) </w:t>
      </w:r>
      <w:r w:rsidRPr="0D535653" w:rsidR="00D03E25">
        <w:rPr>
          <w:lang w:val="es-ES"/>
        </w:rPr>
        <w:t xml:space="preserve">pueden coexistir con 1 o 2 títulos de tipo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 cualesquiera con </w:t>
      </w:r>
      <w:r w:rsidRPr="0D535653" w:rsidR="00D03E25">
        <w:rPr>
          <w:lang w:val="es-ES"/>
        </w:rPr>
        <w:t>2  precauciones</w:t>
      </w:r>
      <w:r w:rsidRPr="0D535653" w:rsidR="00D03E25">
        <w:rPr>
          <w:lang w:val="es-ES"/>
        </w:rPr>
        <w:t>:</w:t>
      </w:r>
    </w:p>
    <w:p xmlns:wp14="http://schemas.microsoft.com/office/word/2010/wordml" w:rsidR="00D03E25" w:rsidP="001C2573" w:rsidRDefault="00901118" w14:paraId="5AA43BAA" wp14:textId="77777777">
      <w:pPr>
        <w:spacing w:line="360" w:lineRule="auto"/>
        <w:ind w:left="709"/>
      </w:pPr>
      <w:r w:rsidRPr="0D535653" w:rsidR="00901118">
        <w:rPr>
          <w:lang w:val="es-ES"/>
        </w:rPr>
        <w:t xml:space="preserve">F.1 Si son </w:t>
      </w:r>
      <w:r w:rsidRPr="0D535653" w:rsidR="00901118">
        <w:rPr>
          <w:lang w:val="es-ES"/>
        </w:rPr>
        <w:t xml:space="preserve">dos  </w:t>
      </w:r>
      <w:r w:rsidRPr="0D535653" w:rsidR="00901118">
        <w:rPr>
          <w:lang w:val="es-ES"/>
        </w:rPr>
        <w:t>B</w:t>
      </w:r>
      <w:r w:rsidRPr="0D535653" w:rsidR="00D03E25">
        <w:rPr>
          <w:lang w:val="es-ES"/>
        </w:rPr>
        <w:t>onobuses</w:t>
      </w:r>
      <w:r w:rsidRPr="0D535653" w:rsidR="00D03E25">
        <w:rPr>
          <w:lang w:val="es-ES"/>
        </w:rPr>
        <w:t>, estos deben ser disjuntos</w:t>
      </w:r>
      <w:r w:rsidRPr="0D535653" w:rsidR="0094568C">
        <w:rPr>
          <w:lang w:val="es-ES"/>
        </w:rPr>
        <w:t xml:space="preserve"> entre </w:t>
      </w:r>
      <w:r w:rsidRPr="0D535653" w:rsidR="0094568C">
        <w:rPr>
          <w:lang w:val="es-ES"/>
        </w:rPr>
        <w:t>si</w:t>
      </w:r>
      <w:r w:rsidRPr="0D535653" w:rsidR="0094568C">
        <w:rPr>
          <w:lang w:val="es-ES"/>
        </w:rPr>
        <w:t>,</w:t>
      </w:r>
      <w:r w:rsidRPr="0D535653" w:rsidR="00D03E25">
        <w:rPr>
          <w:lang w:val="es-ES"/>
        </w:rPr>
        <w:t xml:space="preserve"> y</w:t>
      </w:r>
      <w:r w:rsidRPr="0D535653" w:rsidR="0094568C">
        <w:rPr>
          <w:lang w:val="es-ES"/>
        </w:rPr>
        <w:t>/o</w:t>
      </w:r>
      <w:r w:rsidRPr="0D535653" w:rsidR="00D03E25">
        <w:rPr>
          <w:lang w:val="es-ES"/>
        </w:rPr>
        <w:t xml:space="preserve"> estar completamente englobados por el abono</w:t>
      </w:r>
      <w:r w:rsidRPr="0D535653" w:rsidR="0094568C">
        <w:rPr>
          <w:lang w:val="es-ES"/>
        </w:rPr>
        <w:t xml:space="preserve"> o ser totalmente disjuntos con este</w:t>
      </w:r>
      <w:r w:rsidRPr="0D535653" w:rsidR="00D03E25">
        <w:rPr>
          <w:lang w:val="es-ES"/>
        </w:rPr>
        <w:t>.</w:t>
      </w:r>
    </w:p>
    <w:p xmlns:wp14="http://schemas.microsoft.com/office/word/2010/wordml" w:rsidR="00D03E25" w:rsidP="001C2573" w:rsidRDefault="00D03E25" w14:paraId="44DE0830" wp14:textId="77777777">
      <w:pPr>
        <w:spacing w:line="360" w:lineRule="auto"/>
        <w:ind w:left="709"/>
      </w:pPr>
      <w:r w:rsidRPr="0D535653" w:rsidR="00D03E25">
        <w:rPr>
          <w:lang w:val="es-ES"/>
        </w:rPr>
        <w:t>F.2 Si uno es 10 viajes/sencillos combinado ferroviario el otro no puede ser ferroviario</w:t>
      </w:r>
      <w:r w:rsidRPr="0D535653" w:rsidR="0094568C">
        <w:rPr>
          <w:lang w:val="es-ES"/>
        </w:rPr>
        <w:t xml:space="preserve"> (incluye al </w:t>
      </w:r>
      <w:r w:rsidRPr="0D535653" w:rsidR="0094568C">
        <w:rPr>
          <w:lang w:val="es-ES"/>
        </w:rPr>
        <w:t>Metrobus</w:t>
      </w:r>
      <w:r w:rsidRPr="0D535653" w:rsidR="0094568C">
        <w:rPr>
          <w:lang w:val="es-ES"/>
        </w:rPr>
        <w:t xml:space="preserve"> y a los títulos de MLO)</w:t>
      </w:r>
      <w:r w:rsidRPr="0D535653" w:rsidR="00D03E25">
        <w:rPr>
          <w:lang w:val="es-ES"/>
        </w:rPr>
        <w:t xml:space="preserve"> y ambos deben estar comple</w:t>
      </w:r>
      <w:r w:rsidRPr="0D535653" w:rsidR="0094568C">
        <w:rPr>
          <w:lang w:val="es-ES"/>
        </w:rPr>
        <w:t>tamente englobados por el abono o ser totalmente disjuntos con el abono.</w:t>
      </w:r>
    </w:p>
    <w:p xmlns:wp14="http://schemas.microsoft.com/office/word/2010/wordml" w:rsidR="00D03E25" w:rsidP="00CA5E6B" w:rsidRDefault="00D03E25" w14:paraId="77853A8C" wp14:textId="77777777">
      <w:pPr>
        <w:spacing w:line="360" w:lineRule="auto"/>
      </w:pPr>
      <w:r>
        <w:t>Fase 1.2 MULTI</w:t>
      </w:r>
    </w:p>
    <w:p xmlns:wp14="http://schemas.microsoft.com/office/word/2010/wordml" w:rsidRPr="003956DD" w:rsidR="00D03E25" w:rsidP="00CA5E6B" w:rsidRDefault="00D03E25" w14:paraId="340B4B9B" wp14:textId="77777777">
      <w:pPr>
        <w:spacing w:line="360" w:lineRule="auto"/>
      </w:pPr>
      <w:r w:rsidRPr="003956DD">
        <w:t>Un título turístico</w:t>
      </w:r>
      <w:r w:rsidR="0068495E">
        <w:t xml:space="preserve"> exclusivamente.</w:t>
      </w:r>
    </w:p>
    <w:p xmlns:wp14="http://schemas.microsoft.com/office/word/2010/wordml" w:rsidR="00D03E25" w:rsidP="00CA5E6B" w:rsidRDefault="00D03E25" w14:paraId="7D0D5BF3" wp14:textId="77777777">
      <w:pPr>
        <w:spacing w:line="360" w:lineRule="auto"/>
      </w:pPr>
      <w:r>
        <w:t>Máximo 3. Cualquier combinación con la siguiente precaución</w:t>
      </w:r>
    </w:p>
    <w:p xmlns:wp14="http://schemas.microsoft.com/office/word/2010/wordml" w:rsidR="00D03E25" w:rsidP="001C2573" w:rsidRDefault="00901118" w14:paraId="4656D752" wp14:textId="77777777">
      <w:pPr>
        <w:spacing w:line="360" w:lineRule="auto"/>
        <w:ind w:left="709"/>
      </w:pPr>
      <w:r>
        <w:t xml:space="preserve">B.1Los </w:t>
      </w:r>
      <w:proofErr w:type="spellStart"/>
      <w:r>
        <w:t>B</w:t>
      </w:r>
      <w:r w:rsidR="00D03E25">
        <w:t>onob</w:t>
      </w:r>
      <w:r w:rsidR="0068495E">
        <w:t>uses</w:t>
      </w:r>
      <w:proofErr w:type="spellEnd"/>
      <w:r w:rsidR="0068495E">
        <w:t xml:space="preserve"> deben ser disjuntos entre ellos</w:t>
      </w:r>
      <w:r w:rsidR="00D03E25">
        <w:t>.</w:t>
      </w:r>
    </w:p>
    <w:p xmlns:wp14="http://schemas.microsoft.com/office/word/2010/wordml" w:rsidR="00D03E25" w:rsidP="001C2573" w:rsidRDefault="00D03E25" w14:paraId="2A92672C" wp14:textId="77777777">
      <w:pPr>
        <w:spacing w:line="360" w:lineRule="auto"/>
        <w:ind w:left="709"/>
      </w:pPr>
      <w:r w:rsidRPr="0D535653" w:rsidR="00D03E25">
        <w:rPr>
          <w:lang w:val="es-ES"/>
        </w:rPr>
        <w:t>B.2 El título de 10viajes/sencillo combinado ferroviario no puede coexistir con ningún otro título de tipo ferroviario incluyendo los de MLO</w:t>
      </w:r>
      <w:r w:rsidRPr="0D535653" w:rsidR="0068495E">
        <w:rPr>
          <w:lang w:val="es-ES"/>
        </w:rPr>
        <w:t xml:space="preserve"> y el </w:t>
      </w:r>
      <w:r w:rsidRPr="0D535653" w:rsidR="0068495E">
        <w:rPr>
          <w:lang w:val="es-ES"/>
        </w:rPr>
        <w:t>Metrobus</w:t>
      </w:r>
      <w:r w:rsidRPr="0D535653" w:rsidR="0068495E">
        <w:rPr>
          <w:lang w:val="es-ES"/>
        </w:rPr>
        <w:t>.</w:t>
      </w:r>
    </w:p>
    <w:p xmlns:wp14="http://schemas.microsoft.com/office/word/2010/wordml" w:rsidR="00D03E25" w:rsidP="00D03E25" w:rsidRDefault="00D03E25" w14:paraId="1F72F646" wp14:textId="77777777">
      <w:pPr>
        <w:pStyle w:val="Prrafodelista"/>
        <w:spacing w:line="360" w:lineRule="auto"/>
      </w:pPr>
    </w:p>
    <w:p xmlns:wp14="http://schemas.microsoft.com/office/word/2010/wordml" w:rsidR="00DA5626" w:rsidP="00CA5E6B" w:rsidRDefault="00D03E25" w14:paraId="52B301AC" wp14:textId="77777777">
      <w:pPr>
        <w:spacing w:line="360" w:lineRule="auto"/>
      </w:pPr>
      <w:r w:rsidRPr="00F35BF8">
        <w:rPr>
          <w:b/>
        </w:rPr>
        <w:t>Fase 2.</w:t>
      </w:r>
      <w:r>
        <w:t xml:space="preserve"> Fecha 1 de enero de 2018 </w:t>
      </w:r>
      <w:r w:rsidR="00901118">
        <w:t>(</w:t>
      </w:r>
      <w:r>
        <w:t>o posterior</w:t>
      </w:r>
      <w:r w:rsidR="00901118">
        <w:t>)</w:t>
      </w:r>
      <w:r>
        <w:t>. Coexistencia Turístico, coexistencia título episodio de contaminación, títulos propios Operador de Renfe Cercanías, títulos sencillos de operadores de autobuses, pases municipale</w:t>
      </w:r>
      <w:r w:rsidR="00DA5626">
        <w:t>s, migración del título BUS_BUS.</w:t>
      </w:r>
    </w:p>
    <w:p xmlns:wp14="http://schemas.microsoft.com/office/word/2010/wordml" w:rsidR="00D03E25" w:rsidP="00CA5E6B" w:rsidRDefault="00DA5626" w14:paraId="7D2C1692" wp14:textId="77777777">
      <w:pPr>
        <w:spacing w:line="360" w:lineRule="auto"/>
      </w:pPr>
      <w:r w:rsidRPr="00DA5626">
        <w:t>El</w:t>
      </w:r>
      <w:r w:rsidR="00D03E25">
        <w:t xml:space="preserve"> titulo empleado de Metro</w:t>
      </w:r>
      <w:r>
        <w:t xml:space="preserve"> es para el 1 de enero de 2018 obligatoriamente (independientemente del resto de decisiones)</w:t>
      </w:r>
      <w:r w:rsidR="00D03E25">
        <w:t xml:space="preserve">. </w:t>
      </w:r>
    </w:p>
    <w:p xmlns:wp14="http://schemas.microsoft.com/office/word/2010/wordml" w:rsidR="00D03E25" w:rsidP="00CA5E6B" w:rsidRDefault="00D03E25" w14:paraId="10A2D040" wp14:textId="77777777">
      <w:pPr>
        <w:spacing w:line="360" w:lineRule="auto"/>
      </w:pPr>
      <w:r>
        <w:t xml:space="preserve">Con la ejecución de la fase 1, coexistencias básicas, prácticamente se implementa el escenario final de coexistencia del CRTM, que se había recogido con anterioridad en la documentación del proyecto. </w:t>
      </w:r>
    </w:p>
    <w:p xmlns:wp14="http://schemas.microsoft.com/office/word/2010/wordml" w:rsidR="00D03E25" w:rsidP="0D535653" w:rsidRDefault="00D03E25" w14:paraId="3CEF845D" wp14:textId="77777777" wp14:noSpellErr="1">
      <w:pPr>
        <w:spacing w:line="360" w:lineRule="auto"/>
        <w:rPr>
          <w:lang w:val="es-ES"/>
        </w:rPr>
      </w:pPr>
      <w:r w:rsidRPr="0D535653" w:rsidR="00D03E25">
        <w:rPr>
          <w:lang w:val="es-ES"/>
        </w:rPr>
        <w:t>Sin embargo, existen otros títulos que no están completamente recogidos en las coexistencias básicas y que habrá que determinar cuál es su comportamiento final a nivel de coexistencias.</w:t>
      </w:r>
    </w:p>
    <w:p xmlns:wp14="http://schemas.microsoft.com/office/word/2010/wordml" w:rsidRPr="00615691" w:rsidR="00D03E25" w:rsidP="00D03E25" w:rsidRDefault="00D03E25" w14:paraId="1C9AAD0C" wp14:textId="77777777">
      <w:pPr>
        <w:pStyle w:val="Ttulo1"/>
        <w:widowControl/>
        <w:tabs>
          <w:tab w:val="num" w:pos="360"/>
        </w:tabs>
        <w:autoSpaceDE/>
        <w:autoSpaceDN/>
        <w:adjustRightInd/>
        <w:spacing w:before="240" w:after="240"/>
        <w:ind w:right="0"/>
      </w:pPr>
      <w:r>
        <w:t xml:space="preserve"> </w:t>
      </w:r>
      <w:bookmarkStart w:name="_Toc489522332" w:id="7"/>
      <w:r w:rsidRPr="00615691">
        <w:t>Coexistencias básicas</w:t>
      </w:r>
      <w:bookmarkEnd w:id="7"/>
    </w:p>
    <w:p xmlns:wp14="http://schemas.microsoft.com/office/word/2010/wordml" w:rsidR="00D03E25" w:rsidP="00CA5E6B" w:rsidRDefault="00D03E25" w14:paraId="7B4CBAE4" wp14:textId="77777777">
      <w:pPr>
        <w:spacing w:line="360" w:lineRule="auto"/>
      </w:pPr>
      <w:r w:rsidRPr="0D535653" w:rsidR="00D03E25">
        <w:rPr>
          <w:lang w:val="es-ES"/>
        </w:rPr>
        <w:t xml:space="preserve">A continuación, se describen situaciones de convivencia de títulos que no presentan dificultadas de elección para los equipos de validación y que han sido recogidas en los documentos del proyecto con anterioridad. Se entiende título (carga/recarga) y los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 engloba en comportamiento a los sencillos homólogos si existen:</w:t>
      </w:r>
    </w:p>
    <w:p xmlns:wp14="http://schemas.microsoft.com/office/word/2010/wordml" w:rsidR="00D03E25" w:rsidP="00CA5E6B" w:rsidRDefault="00D03E25" w14:paraId="08CE6F91" wp14:textId="77777777">
      <w:pPr>
        <w:spacing w:line="360" w:lineRule="auto"/>
      </w:pPr>
    </w:p>
    <w:p xmlns:wp14="http://schemas.microsoft.com/office/word/2010/wordml" w:rsidR="00D03E25" w:rsidP="00CA5E6B" w:rsidRDefault="00D03E25" w14:paraId="4834B975" wp14:textId="77777777">
      <w:pPr>
        <w:spacing w:line="360" w:lineRule="auto"/>
      </w:pPr>
      <w:r w:rsidRPr="0D535653" w:rsidR="00D03E25">
        <w:rPr>
          <w:b w:val="1"/>
          <w:bCs w:val="1"/>
          <w:lang w:val="es-ES"/>
        </w:rPr>
        <w:t>Bloque A:</w:t>
      </w:r>
      <w:r w:rsidRPr="0D535653" w:rsidR="00D03E25">
        <w:rPr>
          <w:lang w:val="es-ES"/>
        </w:rPr>
        <w:t xml:space="preserve"> Coexistencia solo títulos de tipo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 o sencillos tanto en tarjeta TTP como MULTI</w:t>
      </w:r>
    </w:p>
    <w:p xmlns:wp14="http://schemas.microsoft.com/office/word/2010/wordml" w:rsidR="00D03E25" w:rsidP="00CA5E6B" w:rsidRDefault="00D03E25" w14:paraId="61CDCEAD" wp14:textId="77777777">
      <w:pPr>
        <w:spacing w:line="360" w:lineRule="auto"/>
      </w:pPr>
    </w:p>
    <w:p xmlns:wp14="http://schemas.microsoft.com/office/word/2010/wordml" w:rsidR="00D03E25" w:rsidP="00CA5E6B" w:rsidRDefault="00D03E25" w14:paraId="1596795A" wp14:textId="77777777">
      <w:pPr>
        <w:spacing w:line="360" w:lineRule="auto"/>
      </w:pPr>
      <w:r w:rsidRPr="0D535653" w:rsidR="00D03E25">
        <w:rPr>
          <w:lang w:val="es-ES"/>
        </w:rPr>
        <w:t xml:space="preserve">Podrán coexistir 1,2, o 3 títulos de tipo sencillo o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 con sus recargas correspondientes siempre que no compartan operadores de validez.</w:t>
      </w:r>
    </w:p>
    <w:p xmlns:wp14="http://schemas.microsoft.com/office/word/2010/wordml" w:rsidR="00D03E25" w:rsidP="00CA5E6B" w:rsidRDefault="00D03E25" w14:paraId="6BB9E253" wp14:textId="77777777">
      <w:pPr>
        <w:spacing w:line="360" w:lineRule="auto"/>
      </w:pPr>
    </w:p>
    <w:p xmlns:wp14="http://schemas.microsoft.com/office/word/2010/wordml" w:rsidR="00D03E25" w:rsidP="00CA5E6B" w:rsidRDefault="00D03E25" w14:paraId="63F74A5D" wp14:textId="77777777">
      <w:pPr>
        <w:spacing w:line="360" w:lineRule="auto"/>
      </w:pPr>
      <w:r w:rsidRPr="0D535653" w:rsidR="00D03E25">
        <w:rPr>
          <w:lang w:val="es-ES"/>
        </w:rPr>
        <w:t xml:space="preserve">Podrán coexistir 1,2, o 3 títulos de tipo sencillo o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 xml:space="preserve"> con sus recargas correspondientes siempre que, si existe coincidencia en los operadores de validez, no exista ningún solapamiento de zonas.</w:t>
      </w:r>
    </w:p>
    <w:p xmlns:wp14="http://schemas.microsoft.com/office/word/2010/wordml" w:rsidRPr="00651E04" w:rsidR="00D03E25" w:rsidP="00CA5E6B" w:rsidRDefault="00D03E25" w14:paraId="23DE523C" wp14:textId="77777777">
      <w:pPr>
        <w:spacing w:line="360" w:lineRule="auto"/>
      </w:pPr>
    </w:p>
    <w:p xmlns:wp14="http://schemas.microsoft.com/office/word/2010/wordml" w:rsidRPr="00B03BB9" w:rsidR="00D03E25" w:rsidP="00CA5E6B" w:rsidRDefault="00D03E25" w14:paraId="2243B77C" wp14:textId="77777777">
      <w:pPr>
        <w:spacing w:line="360" w:lineRule="auto"/>
      </w:pPr>
      <w:r w:rsidRPr="0D535653" w:rsidR="00D03E25">
        <w:rPr>
          <w:lang w:val="es-ES"/>
        </w:rPr>
        <w:t>C</w:t>
      </w:r>
      <w:r w:rsidRPr="0D535653" w:rsidR="00D03E25">
        <w:rPr>
          <w:lang w:val="es-ES"/>
        </w:rPr>
        <w:t>ompartiendo operador</w:t>
      </w:r>
      <w:r w:rsidRPr="0D535653" w:rsidR="00D03E25">
        <w:rPr>
          <w:lang w:val="es-ES"/>
        </w:rPr>
        <w:t xml:space="preserve"> y/o </w:t>
      </w:r>
      <w:r w:rsidRPr="0D535653" w:rsidR="00D03E25">
        <w:rPr>
          <w:lang w:val="es-ES"/>
        </w:rPr>
        <w:t xml:space="preserve">zona </w:t>
      </w:r>
      <w:r w:rsidRPr="0D535653" w:rsidR="00D03E25">
        <w:rPr>
          <w:lang w:val="es-ES"/>
        </w:rPr>
        <w:t xml:space="preserve"> de</w:t>
      </w:r>
      <w:r w:rsidRPr="0D535653" w:rsidR="00D03E25">
        <w:rPr>
          <w:lang w:val="es-ES"/>
        </w:rPr>
        <w:t xml:space="preserve"> validez los títulos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>/sencillos</w:t>
      </w:r>
      <w:r w:rsidRPr="0D535653" w:rsidR="00D03E25">
        <w:rPr>
          <w:lang w:val="es-ES"/>
        </w:rPr>
        <w:t xml:space="preserve">, </w:t>
      </w:r>
      <w:r w:rsidRPr="0D535653" w:rsidR="00D03E25">
        <w:rPr>
          <w:lang w:val="es-ES"/>
        </w:rPr>
        <w:t>MetroSur</w:t>
      </w:r>
      <w:r w:rsidRPr="0D535653" w:rsidR="00D03E25">
        <w:rPr>
          <w:lang w:val="es-ES"/>
        </w:rPr>
        <w:t>/sencillos</w:t>
      </w:r>
      <w:r w:rsidRPr="0D535653" w:rsidR="00D03E25">
        <w:rPr>
          <w:lang w:val="es-ES"/>
        </w:rPr>
        <w:t xml:space="preserve">, </w:t>
      </w:r>
      <w:r w:rsidRPr="0D535653" w:rsidR="00D03E25">
        <w:rPr>
          <w:lang w:val="es-ES"/>
        </w:rPr>
        <w:t>MetroNorte</w:t>
      </w:r>
      <w:r w:rsidRPr="0D535653" w:rsidR="00D03E25">
        <w:rPr>
          <w:lang w:val="es-ES"/>
        </w:rPr>
        <w:t>/sencillos</w:t>
      </w:r>
      <w:r w:rsidRPr="0D535653" w:rsidR="00D03E25">
        <w:rPr>
          <w:lang w:val="es-ES"/>
        </w:rPr>
        <w:t xml:space="preserve">, </w:t>
      </w:r>
      <w:r w:rsidRPr="0D535653" w:rsidR="00D03E25">
        <w:rPr>
          <w:lang w:val="es-ES"/>
        </w:rPr>
        <w:t>MetroEste</w:t>
      </w:r>
      <w:r w:rsidRPr="0D535653" w:rsidR="00D03E25">
        <w:rPr>
          <w:lang w:val="es-ES"/>
        </w:rPr>
        <w:t>/sencillos</w:t>
      </w:r>
      <w:r w:rsidRPr="0D535653" w:rsidR="00D03E25">
        <w:rPr>
          <w:lang w:val="es-ES"/>
        </w:rPr>
        <w:t xml:space="preserve"> y TFM</w:t>
      </w:r>
      <w:r w:rsidRPr="0D535653" w:rsidR="00D03E25">
        <w:rPr>
          <w:lang w:val="es-ES"/>
        </w:rPr>
        <w:t>/sencillos</w:t>
      </w:r>
      <w:r w:rsidRPr="0D535653" w:rsidR="00D03E25">
        <w:rPr>
          <w:lang w:val="es-ES"/>
        </w:rPr>
        <w:t xml:space="preserve"> podrán coexistir </w:t>
      </w:r>
      <w:r w:rsidRPr="0D535653" w:rsidR="00D03E25">
        <w:rPr>
          <w:lang w:val="es-ES"/>
        </w:rPr>
        <w:t xml:space="preserve">entre sí   y con </w:t>
      </w:r>
      <w:r w:rsidRPr="0D535653" w:rsidR="00D03E25">
        <w:rPr>
          <w:lang w:val="es-ES"/>
        </w:rPr>
        <w:t>bonobuses</w:t>
      </w:r>
      <w:r w:rsidRPr="0D535653" w:rsidR="00D03E25">
        <w:rPr>
          <w:lang w:val="es-ES"/>
        </w:rPr>
        <w:t xml:space="preserve"> disjuntos y con 10 viajes MLO/sencillos</w:t>
      </w:r>
      <w:r w:rsidRPr="0D535653" w:rsidR="00F35BF8">
        <w:rPr>
          <w:lang w:val="es-ES"/>
        </w:rPr>
        <w:t>.</w:t>
      </w:r>
    </w:p>
    <w:p xmlns:wp14="http://schemas.microsoft.com/office/word/2010/wordml" w:rsidR="00D03E25" w:rsidP="00CA5E6B" w:rsidRDefault="00D03E25" w14:paraId="3BAB1E64" wp14:textId="77777777">
      <w:pPr>
        <w:spacing w:line="360" w:lineRule="auto"/>
      </w:pPr>
      <w:r w:rsidRPr="0D535653" w:rsidR="00D03E25">
        <w:rPr>
          <w:lang w:val="es-ES"/>
        </w:rPr>
        <w:t xml:space="preserve">El billete combinado ferroviario no podrá convivir con ningún otro billete ferroviario incluyendo el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 xml:space="preserve"> y </w:t>
      </w:r>
      <w:r w:rsidRPr="0D535653" w:rsidR="00D03E25">
        <w:rPr>
          <w:lang w:val="es-ES"/>
        </w:rPr>
        <w:t>el 10 viajes</w:t>
      </w:r>
      <w:r w:rsidRPr="0D535653" w:rsidR="00D03E25">
        <w:rPr>
          <w:lang w:val="es-ES"/>
        </w:rPr>
        <w:t xml:space="preserve"> MLO/sencillos. Si podrá hacerlo con </w:t>
      </w:r>
      <w:r w:rsidRPr="0D535653" w:rsidR="00D03E25">
        <w:rPr>
          <w:lang w:val="es-ES"/>
        </w:rPr>
        <w:t>bonobuses</w:t>
      </w:r>
      <w:r w:rsidRPr="0D535653" w:rsidR="00D03E25">
        <w:rPr>
          <w:lang w:val="es-ES"/>
        </w:rPr>
        <w:t xml:space="preserve"> disjuntos.</w:t>
      </w:r>
    </w:p>
    <w:p xmlns:wp14="http://schemas.microsoft.com/office/word/2010/wordml" w:rsidRPr="008749D3" w:rsidR="00D03E25" w:rsidP="00CA5E6B" w:rsidRDefault="00D03E25" w14:paraId="52E56223" wp14:textId="77777777">
      <w:pPr>
        <w:spacing w:line="360" w:lineRule="auto"/>
      </w:pPr>
    </w:p>
    <w:p xmlns:wp14="http://schemas.microsoft.com/office/word/2010/wordml" w:rsidR="00D03E25" w:rsidP="00CA5E6B" w:rsidRDefault="00D03E25" w14:paraId="56C3576A" wp14:textId="77777777">
      <w:pPr>
        <w:spacing w:line="360" w:lineRule="auto"/>
      </w:pPr>
      <w:r w:rsidRPr="0D535653" w:rsidR="00D03E25">
        <w:rPr>
          <w:b w:val="1"/>
          <w:bCs w:val="1"/>
          <w:lang w:val="es-ES"/>
        </w:rPr>
        <w:t>Nota:</w:t>
      </w:r>
      <w:r w:rsidRPr="0D535653" w:rsidR="00D03E25">
        <w:rPr>
          <w:lang w:val="es-ES"/>
        </w:rPr>
        <w:t xml:space="preserve"> existe un título de carácter temporal que es posible alojarlo en una tarjeta MULTI y es el título turístico, se regirá por las reglas de coexistencia de temporales junto a </w:t>
      </w:r>
      <w:r w:rsidRPr="0D535653" w:rsidR="00D03E25">
        <w:rPr>
          <w:lang w:val="es-ES"/>
        </w:rPr>
        <w:t>multiviajes</w:t>
      </w:r>
      <w:r w:rsidRPr="0D535653" w:rsidR="00D03E25">
        <w:rPr>
          <w:lang w:val="es-ES"/>
        </w:rPr>
        <w:t>/sencillos que se describen en el Bloque B. En fase 1, no podrá coexistir con ningún otro tipo de título como se verá más adelante.</w:t>
      </w:r>
    </w:p>
    <w:p xmlns:wp14="http://schemas.microsoft.com/office/word/2010/wordml" w:rsidR="00D03E25" w:rsidP="00CA5E6B" w:rsidRDefault="00D03E25" w14:paraId="07547A01" wp14:textId="77777777">
      <w:pPr>
        <w:spacing w:line="360" w:lineRule="auto"/>
      </w:pPr>
    </w:p>
    <w:p xmlns:wp14="http://schemas.microsoft.com/office/word/2010/wordml" w:rsidR="00F35BF8" w:rsidP="00CA5E6B" w:rsidRDefault="00F35BF8" w14:paraId="5043CB0F" wp14:textId="77777777">
      <w:pPr>
        <w:spacing w:line="360" w:lineRule="auto"/>
      </w:pPr>
    </w:p>
    <w:p xmlns:wp14="http://schemas.microsoft.com/office/word/2010/wordml" w:rsidRPr="00901118" w:rsidR="00D03E25" w:rsidP="00D03E25" w:rsidRDefault="00D03E25" w14:paraId="1D6C6803" wp14:textId="77777777">
      <w:pPr>
        <w:pStyle w:val="Prrafodelista"/>
        <w:spacing w:line="360" w:lineRule="auto"/>
        <w:rPr>
          <w:rFonts w:ascii="Arial Narrow" w:hAnsi="Arial Narrow"/>
        </w:rPr>
      </w:pPr>
      <w:r>
        <w:t>TABLA RESUMEN</w:t>
      </w:r>
      <w:r w:rsidR="007C19B0">
        <w:t xml:space="preserve">    </w:t>
      </w:r>
      <w:r w:rsidR="001F067E">
        <w:t>(</w:t>
      </w:r>
      <w:r w:rsidRPr="00901118" w:rsidR="00901118">
        <w:rPr>
          <w:rFonts w:ascii="Arial Narrow" w:hAnsi="Arial Narrow"/>
        </w:rPr>
        <w:t>C/R</w:t>
      </w:r>
      <w:r w:rsidRPr="00901118" w:rsidR="00901118">
        <w:rPr>
          <w:rFonts w:ascii="Wingdings" w:hAnsi="Wingdings" w:eastAsia="Wingdings" w:cs="Wingdings"/>
        </w:rPr>
        <w:t>à</w:t>
      </w:r>
      <w:r w:rsidRPr="00901118" w:rsidR="00901118">
        <w:rPr>
          <w:rFonts w:ascii="Arial Narrow" w:hAnsi="Arial Narrow"/>
        </w:rPr>
        <w:t xml:space="preserve"> Carga/Recarga</w:t>
      </w:r>
      <w:r w:rsidR="00901118">
        <w:rPr>
          <w:rFonts w:ascii="Arial Narrow" w:hAnsi="Arial Narrow"/>
        </w:rPr>
        <w:t xml:space="preserve"> </w:t>
      </w:r>
      <w:r w:rsidR="00B536DB">
        <w:rPr>
          <w:rFonts w:ascii="Arial Narrow" w:hAnsi="Arial Narrow"/>
        </w:rPr>
        <w:t xml:space="preserve">; </w:t>
      </w:r>
      <w:r w:rsidR="00901118">
        <w:rPr>
          <w:rFonts w:ascii="Arial Narrow" w:hAnsi="Arial Narrow"/>
        </w:rPr>
        <w:t>10V/</w:t>
      </w:r>
      <w:proofErr w:type="spellStart"/>
      <w:r w:rsidR="00901118">
        <w:rPr>
          <w:rFonts w:ascii="Arial Narrow" w:hAnsi="Arial Narrow"/>
        </w:rPr>
        <w:t>sen</w:t>
      </w:r>
      <w:proofErr w:type="spellEnd"/>
      <w:r w:rsidRPr="00901118" w:rsidR="00901118">
        <w:rPr>
          <w:rFonts w:ascii="Wingdings" w:hAnsi="Wingdings" w:eastAsia="Wingdings" w:cs="Wingdings"/>
        </w:rPr>
        <w:t>à</w:t>
      </w:r>
      <w:r w:rsidR="00901118">
        <w:rPr>
          <w:rFonts w:ascii="Arial Narrow" w:hAnsi="Arial Narrow"/>
        </w:rPr>
        <w:t xml:space="preserve"> 10 viajes/sencillos</w:t>
      </w:r>
      <w:r w:rsidR="001F067E">
        <w:rPr>
          <w:rFonts w:ascii="Arial Narrow" w:hAnsi="Arial Narrow"/>
        </w:rPr>
        <w:t>)</w:t>
      </w:r>
    </w:p>
    <w:p xmlns:wp14="http://schemas.microsoft.com/office/word/2010/wordml" w:rsidR="00D03E25" w:rsidP="00D03E25" w:rsidRDefault="00D03E25" w14:paraId="07459315" wp14:textId="77777777">
      <w:pPr>
        <w:pStyle w:val="Prrafodelista"/>
        <w:spacing w:line="360" w:lineRule="auto"/>
      </w:pPr>
    </w:p>
    <w:tbl>
      <w:tblPr>
        <w:tblStyle w:val="Tablaconcuadrcula"/>
        <w:tblW w:w="9948" w:type="dxa"/>
        <w:tblLook w:val="04A0" w:firstRow="1" w:lastRow="0" w:firstColumn="1" w:lastColumn="0" w:noHBand="0" w:noVBand="1"/>
      </w:tblPr>
      <w:tblGrid>
        <w:gridCol w:w="2266"/>
        <w:gridCol w:w="2266"/>
        <w:gridCol w:w="1356"/>
        <w:gridCol w:w="1339"/>
        <w:gridCol w:w="1364"/>
        <w:gridCol w:w="1357"/>
      </w:tblGrid>
      <w:tr xmlns:wp14="http://schemas.microsoft.com/office/word/2010/wordml" w:rsidR="00D03E25" w:rsidTr="0D535653" w14:paraId="255AEED9" wp14:textId="77777777">
        <w:tc>
          <w:tcPr>
            <w:tcW w:w="9948" w:type="dxa"/>
            <w:gridSpan w:val="6"/>
            <w:shd w:val="clear" w:color="auto" w:fill="E2EFD9" w:themeFill="accent6" w:themeFillTint="33"/>
            <w:tcMar/>
          </w:tcPr>
          <w:p w:rsidRPr="00CF4B1F" w:rsidR="00D03E25" w:rsidP="006B0BBD" w:rsidRDefault="00D03E25" w14:paraId="254EF32B" wp14:textId="77777777">
            <w:pPr>
              <w:jc w:val="center"/>
              <w:rPr>
                <w:b/>
                <w:sz w:val="20"/>
                <w:szCs w:val="20"/>
              </w:rPr>
            </w:pPr>
            <w:r w:rsidRPr="00CF4B1F">
              <w:rPr>
                <w:b/>
                <w:sz w:val="20"/>
                <w:szCs w:val="20"/>
              </w:rPr>
              <w:t>Tarjeta MULTI</w:t>
            </w:r>
          </w:p>
        </w:tc>
      </w:tr>
      <w:tr xmlns:wp14="http://schemas.microsoft.com/office/word/2010/wordml" w:rsidR="00D03E25" w:rsidTr="0D535653" w14:paraId="31A19787" wp14:textId="77777777">
        <w:tc>
          <w:tcPr>
            <w:tcW w:w="2244" w:type="dxa"/>
            <w:shd w:val="clear" w:color="auto" w:fill="E2EFD9" w:themeFill="accent6" w:themeFillTint="33"/>
            <w:tcMar/>
          </w:tcPr>
          <w:p w:rsidRPr="00CF4B1F" w:rsidR="00D03E25" w:rsidP="006B0BBD" w:rsidRDefault="00D03E25" w14:paraId="33BA797C" wp14:textId="77777777">
            <w:pPr>
              <w:rPr>
                <w:b/>
                <w:sz w:val="20"/>
                <w:szCs w:val="20"/>
              </w:rPr>
            </w:pPr>
            <w:r w:rsidRPr="00CF4B1F">
              <w:rPr>
                <w:b/>
                <w:sz w:val="20"/>
                <w:szCs w:val="20"/>
              </w:rPr>
              <w:t>COEXISTENCIAS</w:t>
            </w:r>
          </w:p>
        </w:tc>
        <w:tc>
          <w:tcPr>
            <w:tcW w:w="2244" w:type="dxa"/>
            <w:tcMar/>
          </w:tcPr>
          <w:p w:rsidRPr="007A08F5" w:rsidR="00D03E25" w:rsidP="0D535653" w:rsidRDefault="00D03E25" w14:paraId="5A899600" wp14:textId="77777777" wp14:noSpellErr="1">
            <w:pPr>
              <w:rPr>
                <w:sz w:val="20"/>
                <w:szCs w:val="20"/>
                <w:lang w:val="es-ES"/>
              </w:rPr>
            </w:pPr>
            <w:r w:rsidRPr="0D535653" w:rsidR="00D03E25">
              <w:rPr>
                <w:sz w:val="20"/>
                <w:szCs w:val="20"/>
                <w:lang w:val="es-ES"/>
              </w:rPr>
              <w:t xml:space="preserve">METRONORTE, </w:t>
            </w:r>
            <w:r w:rsidRPr="0D535653" w:rsidR="00D03E25">
              <w:rPr>
                <w:sz w:val="20"/>
                <w:szCs w:val="20"/>
                <w:lang w:val="es-ES"/>
              </w:rPr>
              <w:t>METROSUR,METROESTE</w:t>
            </w:r>
            <w:r w:rsidRPr="0D535653" w:rsidR="00D03E25">
              <w:rPr>
                <w:sz w:val="20"/>
                <w:szCs w:val="20"/>
                <w:lang w:val="es-ES"/>
              </w:rPr>
              <w:t xml:space="preserve">, </w:t>
            </w:r>
            <w:r w:rsidRPr="0D535653" w:rsidR="00D03E25">
              <w:rPr>
                <w:sz w:val="20"/>
                <w:szCs w:val="20"/>
                <w:lang w:val="es-ES"/>
              </w:rPr>
              <w:t>TFM,METROBUS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046B5393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BONOBUSES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562CAF8C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MLO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59473E44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COMBINADO</w:t>
            </w:r>
          </w:p>
          <w:p w:rsidRPr="007A08F5" w:rsidR="00D03E25" w:rsidP="006B0BBD" w:rsidRDefault="00D03E25" w14:paraId="6CFD434B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FERROVIARIO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68B8B169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TURISTICOS</w:t>
            </w:r>
          </w:p>
        </w:tc>
      </w:tr>
      <w:tr xmlns:wp14="http://schemas.microsoft.com/office/word/2010/wordml" w:rsidR="00D03E25" w:rsidTr="0D535653" w14:paraId="0B0AC85F" wp14:textId="77777777">
        <w:tc>
          <w:tcPr>
            <w:tcW w:w="2244" w:type="dxa"/>
            <w:tcMar/>
          </w:tcPr>
          <w:p w:rsidRPr="007A08F5" w:rsidR="00D03E25" w:rsidP="0D535653" w:rsidRDefault="00D03E25" w14:paraId="45CDCD2D" wp14:textId="77777777" wp14:noSpellErr="1">
            <w:pPr>
              <w:rPr>
                <w:sz w:val="20"/>
                <w:szCs w:val="20"/>
                <w:lang w:val="es-ES"/>
              </w:rPr>
            </w:pPr>
            <w:r w:rsidRPr="0D535653" w:rsidR="00D03E25">
              <w:rPr>
                <w:sz w:val="20"/>
                <w:szCs w:val="20"/>
                <w:lang w:val="es-ES"/>
              </w:rPr>
              <w:t xml:space="preserve">METRONORTE, </w:t>
            </w:r>
            <w:r w:rsidRPr="0D535653" w:rsidR="00D03E25">
              <w:rPr>
                <w:sz w:val="20"/>
                <w:szCs w:val="20"/>
                <w:lang w:val="es-ES"/>
              </w:rPr>
              <w:t>METROSUR,METROESTE</w:t>
            </w:r>
            <w:r w:rsidRPr="0D535653" w:rsidR="00D03E25">
              <w:rPr>
                <w:sz w:val="20"/>
                <w:szCs w:val="20"/>
                <w:lang w:val="es-ES"/>
              </w:rPr>
              <w:t xml:space="preserve">, </w:t>
            </w:r>
            <w:r w:rsidRPr="0D535653" w:rsidR="00D03E25">
              <w:rPr>
                <w:sz w:val="20"/>
                <w:szCs w:val="20"/>
                <w:lang w:val="es-ES"/>
              </w:rPr>
              <w:t>TFM,METROBUS</w:t>
            </w:r>
          </w:p>
        </w:tc>
        <w:tc>
          <w:tcPr>
            <w:tcW w:w="2244" w:type="dxa"/>
            <w:tcMar/>
          </w:tcPr>
          <w:p w:rsidR="00D03E25" w:rsidP="006B0BBD" w:rsidRDefault="00D03E25" w14:paraId="59F41997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C/R </w:t>
            </w:r>
          </w:p>
          <w:p w:rsidRPr="007A08F5" w:rsidR="00D03E25" w:rsidP="006B0BBD" w:rsidRDefault="00D03E25" w14:paraId="30F14E75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10V/</w:t>
            </w:r>
            <w:proofErr w:type="spellStart"/>
            <w:r>
              <w:rPr>
                <w:sz w:val="20"/>
                <w:szCs w:val="20"/>
              </w:rPr>
              <w:t>sen</w:t>
            </w:r>
            <w:proofErr w:type="spellEnd"/>
          </w:p>
        </w:tc>
        <w:tc>
          <w:tcPr>
            <w:tcW w:w="1365" w:type="dxa"/>
            <w:tcMar/>
          </w:tcPr>
          <w:p w:rsidRPr="007A08F5" w:rsidR="00D03E25" w:rsidP="006B0BBD" w:rsidRDefault="00D03E25" w14:paraId="384934A2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</w:t>
            </w:r>
            <w:r w:rsidR="001F067E">
              <w:rPr>
                <w:sz w:val="20"/>
                <w:szCs w:val="20"/>
              </w:rPr>
              <w:t xml:space="preserve">. Si hay 2 </w:t>
            </w:r>
            <w:proofErr w:type="spellStart"/>
            <w:r w:rsidR="001F067E">
              <w:rPr>
                <w:sz w:val="20"/>
                <w:szCs w:val="20"/>
              </w:rPr>
              <w:t>bonobuses</w:t>
            </w:r>
            <w:proofErr w:type="spellEnd"/>
            <w:r w:rsidR="001F067E">
              <w:rPr>
                <w:sz w:val="20"/>
                <w:szCs w:val="20"/>
              </w:rPr>
              <w:t xml:space="preserve"> deben ser disjuntos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7D853DDE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SI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3C625688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243F107E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xmlns:wp14="http://schemas.microsoft.com/office/word/2010/wordml" w:rsidR="00D03E25" w:rsidTr="0D535653" w14:paraId="4269AAF9" wp14:textId="77777777">
        <w:tc>
          <w:tcPr>
            <w:tcW w:w="2244" w:type="dxa"/>
            <w:tcMar/>
          </w:tcPr>
          <w:p w:rsidRPr="007A08F5" w:rsidR="00D03E25" w:rsidP="006B0BBD" w:rsidRDefault="00D03E25" w14:paraId="07EC078A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BONOBUSES</w:t>
            </w:r>
          </w:p>
        </w:tc>
        <w:tc>
          <w:tcPr>
            <w:tcW w:w="2244" w:type="dxa"/>
            <w:tcMar/>
          </w:tcPr>
          <w:p w:rsidRPr="007A08F5" w:rsidR="00D03E25" w:rsidP="006B0BBD" w:rsidRDefault="00D03E25" w14:paraId="29D8BEF0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</w:t>
            </w:r>
            <w:r w:rsidR="001F067E">
              <w:rPr>
                <w:sz w:val="20"/>
                <w:szCs w:val="20"/>
              </w:rPr>
              <w:t xml:space="preserve">. Si hay 2 </w:t>
            </w:r>
            <w:proofErr w:type="spellStart"/>
            <w:r w:rsidR="001F067E">
              <w:rPr>
                <w:sz w:val="20"/>
                <w:szCs w:val="20"/>
              </w:rPr>
              <w:t>bonobuses</w:t>
            </w:r>
            <w:proofErr w:type="spellEnd"/>
            <w:r w:rsidR="001F067E">
              <w:rPr>
                <w:sz w:val="20"/>
                <w:szCs w:val="20"/>
              </w:rPr>
              <w:t xml:space="preserve"> deben ser disjuntos</w:t>
            </w:r>
          </w:p>
        </w:tc>
        <w:tc>
          <w:tcPr>
            <w:tcW w:w="1365" w:type="dxa"/>
            <w:tcMar/>
          </w:tcPr>
          <w:p w:rsidR="00D03E25" w:rsidP="006B0BBD" w:rsidRDefault="00D03E25" w14:paraId="33BE310A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C/R</w:t>
            </w:r>
            <w:r w:rsidR="00C07BD0">
              <w:rPr>
                <w:sz w:val="20"/>
                <w:szCs w:val="20"/>
              </w:rPr>
              <w:t xml:space="preserve"> 10V</w:t>
            </w:r>
            <w:r w:rsidR="00901118">
              <w:rPr>
                <w:sz w:val="20"/>
                <w:szCs w:val="20"/>
              </w:rPr>
              <w:t>.</w:t>
            </w:r>
            <w:r w:rsidR="00C07BD0">
              <w:rPr>
                <w:sz w:val="20"/>
                <w:szCs w:val="20"/>
              </w:rPr>
              <w:t xml:space="preserve"> Si hay más de uno deben ser disjuntos</w:t>
            </w:r>
            <w:r w:rsidR="00901118">
              <w:rPr>
                <w:sz w:val="20"/>
                <w:szCs w:val="20"/>
              </w:rPr>
              <w:t>.</w:t>
            </w:r>
          </w:p>
          <w:p w:rsidRPr="007A08F5" w:rsidR="00D03E25" w:rsidP="006B0BBD" w:rsidRDefault="00D03E25" w14:paraId="6537F28F" wp14:textId="77777777">
            <w:pPr>
              <w:rPr>
                <w:sz w:val="20"/>
                <w:szCs w:val="20"/>
              </w:rPr>
            </w:pPr>
          </w:p>
        </w:tc>
        <w:tc>
          <w:tcPr>
            <w:tcW w:w="1365" w:type="dxa"/>
            <w:tcMar/>
          </w:tcPr>
          <w:p w:rsidRPr="007A08F5" w:rsidR="00D03E25" w:rsidP="006B0BBD" w:rsidRDefault="00D03E25" w14:paraId="509527BF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SI</w:t>
            </w:r>
            <w:r w:rsidR="001F067E">
              <w:rPr>
                <w:sz w:val="20"/>
                <w:szCs w:val="20"/>
              </w:rPr>
              <w:t xml:space="preserve">. Si hay 2 </w:t>
            </w:r>
            <w:proofErr w:type="spellStart"/>
            <w:r w:rsidR="001F067E">
              <w:rPr>
                <w:sz w:val="20"/>
                <w:szCs w:val="20"/>
              </w:rPr>
              <w:t>bonobuses</w:t>
            </w:r>
            <w:proofErr w:type="spellEnd"/>
            <w:r w:rsidR="001F067E">
              <w:rPr>
                <w:sz w:val="20"/>
                <w:szCs w:val="20"/>
              </w:rPr>
              <w:t xml:space="preserve"> deben ser disjuntos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05014797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</w:t>
            </w:r>
            <w:r w:rsidR="001F067E">
              <w:rPr>
                <w:sz w:val="20"/>
                <w:szCs w:val="20"/>
              </w:rPr>
              <w:t xml:space="preserve">. Si hay 2 </w:t>
            </w:r>
            <w:proofErr w:type="spellStart"/>
            <w:r w:rsidR="001F067E">
              <w:rPr>
                <w:sz w:val="20"/>
                <w:szCs w:val="20"/>
              </w:rPr>
              <w:t>bonobuses</w:t>
            </w:r>
            <w:proofErr w:type="spellEnd"/>
            <w:r w:rsidR="001F067E">
              <w:rPr>
                <w:sz w:val="20"/>
                <w:szCs w:val="20"/>
              </w:rPr>
              <w:t xml:space="preserve"> deben ser disjuntos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55834DC6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xmlns:wp14="http://schemas.microsoft.com/office/word/2010/wordml" w:rsidR="00D03E25" w:rsidTr="0D535653" w14:paraId="4556E1B1" wp14:textId="77777777">
        <w:tc>
          <w:tcPr>
            <w:tcW w:w="2244" w:type="dxa"/>
            <w:tcMar/>
          </w:tcPr>
          <w:p w:rsidRPr="007A08F5" w:rsidR="00D03E25" w:rsidP="006B0BBD" w:rsidRDefault="00D03E25" w14:paraId="7898635B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MLO</w:t>
            </w:r>
          </w:p>
        </w:tc>
        <w:tc>
          <w:tcPr>
            <w:tcW w:w="2244" w:type="dxa"/>
            <w:tcMar/>
          </w:tcPr>
          <w:p w:rsidRPr="007A08F5" w:rsidR="00D03E25" w:rsidP="006B0BBD" w:rsidRDefault="00D03E25" w14:paraId="04BD1724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715C87E1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</w:t>
            </w:r>
            <w:r w:rsidR="001F067E">
              <w:rPr>
                <w:sz w:val="20"/>
                <w:szCs w:val="20"/>
              </w:rPr>
              <w:t xml:space="preserve">. Si hay 2 </w:t>
            </w:r>
            <w:proofErr w:type="spellStart"/>
            <w:r w:rsidR="001F067E">
              <w:rPr>
                <w:sz w:val="20"/>
                <w:szCs w:val="20"/>
              </w:rPr>
              <w:t>bonobuses</w:t>
            </w:r>
            <w:proofErr w:type="spellEnd"/>
            <w:r w:rsidR="001F067E">
              <w:rPr>
                <w:sz w:val="20"/>
                <w:szCs w:val="20"/>
              </w:rPr>
              <w:t xml:space="preserve"> deben ser disjuntos</w:t>
            </w:r>
          </w:p>
        </w:tc>
        <w:tc>
          <w:tcPr>
            <w:tcW w:w="1365" w:type="dxa"/>
            <w:tcMar/>
          </w:tcPr>
          <w:p w:rsidR="00D03E25" w:rsidP="006B0BBD" w:rsidRDefault="00D03E25" w14:paraId="00AF2D90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C/R </w:t>
            </w:r>
          </w:p>
          <w:p w:rsidRPr="007A08F5" w:rsidR="00D03E25" w:rsidP="006B0BBD" w:rsidRDefault="00D03E25" w14:paraId="4940DE51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10V/</w:t>
            </w:r>
            <w:proofErr w:type="spellStart"/>
            <w:r>
              <w:rPr>
                <w:sz w:val="20"/>
                <w:szCs w:val="20"/>
              </w:rPr>
              <w:t>sen</w:t>
            </w:r>
            <w:proofErr w:type="spellEnd"/>
          </w:p>
        </w:tc>
        <w:tc>
          <w:tcPr>
            <w:tcW w:w="1365" w:type="dxa"/>
            <w:tcMar/>
          </w:tcPr>
          <w:p w:rsidRPr="007A08F5" w:rsidR="00D03E25" w:rsidP="006B0BBD" w:rsidRDefault="00D03E25" w14:paraId="16C8B955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380683F8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xmlns:wp14="http://schemas.microsoft.com/office/word/2010/wordml" w:rsidR="00D03E25" w:rsidTr="0D535653" w14:paraId="6E64C744" wp14:textId="77777777">
        <w:tc>
          <w:tcPr>
            <w:tcW w:w="2244" w:type="dxa"/>
            <w:tcMar/>
          </w:tcPr>
          <w:p w:rsidRPr="007A08F5" w:rsidR="00D03E25" w:rsidP="006B0BBD" w:rsidRDefault="00D03E25" w14:paraId="16674BD6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COMBINADO</w:t>
            </w:r>
          </w:p>
          <w:p w:rsidRPr="007A08F5" w:rsidR="00D03E25" w:rsidP="006B0BBD" w:rsidRDefault="00D03E25" w14:paraId="759D3AA5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FERROVIARIO</w:t>
            </w:r>
          </w:p>
        </w:tc>
        <w:tc>
          <w:tcPr>
            <w:tcW w:w="2244" w:type="dxa"/>
            <w:tcMar/>
          </w:tcPr>
          <w:p w:rsidRPr="007A08F5" w:rsidR="00D03E25" w:rsidP="006B0BBD" w:rsidRDefault="00D03E25" w14:paraId="0912C255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593CD07C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</w:t>
            </w:r>
            <w:r w:rsidR="001F067E">
              <w:rPr>
                <w:sz w:val="20"/>
                <w:szCs w:val="20"/>
              </w:rPr>
              <w:t xml:space="preserve">. Si hay 2 </w:t>
            </w:r>
            <w:proofErr w:type="spellStart"/>
            <w:r w:rsidR="001F067E">
              <w:rPr>
                <w:sz w:val="20"/>
                <w:szCs w:val="20"/>
              </w:rPr>
              <w:t>bonobuses</w:t>
            </w:r>
            <w:proofErr w:type="spellEnd"/>
            <w:r w:rsidR="001F067E">
              <w:rPr>
                <w:sz w:val="20"/>
                <w:szCs w:val="20"/>
              </w:rPr>
              <w:t xml:space="preserve"> deben ser disjuntos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0AC5A9AF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="00D03E25" w:rsidP="006B0BBD" w:rsidRDefault="00D03E25" w14:paraId="037581C9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C/R </w:t>
            </w:r>
          </w:p>
          <w:p w:rsidRPr="007A08F5" w:rsidR="00D03E25" w:rsidP="006B0BBD" w:rsidRDefault="00D03E25" w14:paraId="230671E9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10V/</w:t>
            </w:r>
            <w:proofErr w:type="spellStart"/>
            <w:r>
              <w:rPr>
                <w:sz w:val="20"/>
                <w:szCs w:val="20"/>
              </w:rPr>
              <w:t>sen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6DAB45E6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xmlns:wp14="http://schemas.microsoft.com/office/word/2010/wordml" w:rsidR="00D03E25" w:rsidTr="0D535653" w14:paraId="47367D54" wp14:textId="77777777">
        <w:tc>
          <w:tcPr>
            <w:tcW w:w="2244" w:type="dxa"/>
            <w:tcMar/>
          </w:tcPr>
          <w:p w:rsidRPr="007A08F5" w:rsidR="00D03E25" w:rsidP="006B0BBD" w:rsidRDefault="00D03E25" w14:paraId="7E778167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TURISTICOS</w:t>
            </w:r>
          </w:p>
        </w:tc>
        <w:tc>
          <w:tcPr>
            <w:tcW w:w="2244" w:type="dxa"/>
            <w:tcMar/>
          </w:tcPr>
          <w:p w:rsidRPr="007A08F5" w:rsidR="00D03E25" w:rsidP="006B0BBD" w:rsidRDefault="00D03E25" w14:paraId="047A6013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12837EF5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54FDE033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Pr="007A08F5" w:rsidR="00D03E25" w:rsidP="006B0BBD" w:rsidRDefault="00D03E25" w14:paraId="09200341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365" w:type="dxa"/>
            <w:tcMar/>
          </w:tcPr>
          <w:p w:rsidR="00D03E25" w:rsidP="006B0BBD" w:rsidRDefault="00D03E25" w14:paraId="49422D26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Carga/recarga</w:t>
            </w:r>
          </w:p>
          <w:p w:rsidR="00D03E25" w:rsidP="006B0BBD" w:rsidRDefault="00D03E25" w14:paraId="71D27886" wp14:textId="7777777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Nota:</w:t>
            </w:r>
          </w:p>
          <w:p w:rsidRPr="007A08F5" w:rsidR="00D03E25" w:rsidP="006B0BBD" w:rsidRDefault="00D03E25" w14:paraId="16448655" wp14:textId="77777777">
            <w:pPr>
              <w:rPr>
                <w:sz w:val="20"/>
                <w:szCs w:val="20"/>
              </w:rPr>
            </w:pPr>
            <w:r w:rsidRPr="007A08F5">
              <w:rPr>
                <w:sz w:val="20"/>
                <w:szCs w:val="20"/>
              </w:rPr>
              <w:t>En primera fase no permiten coexistencia con ningún otro titulo</w:t>
            </w:r>
          </w:p>
        </w:tc>
      </w:tr>
    </w:tbl>
    <w:p xmlns:wp14="http://schemas.microsoft.com/office/word/2010/wordml" w:rsidRPr="00771DD8" w:rsidR="00D03E25" w:rsidP="00D03E25" w:rsidRDefault="00D03E25" w14:paraId="6DFB9E20" wp14:textId="77777777">
      <w:pPr>
        <w:pStyle w:val="Prrafodelista"/>
        <w:spacing w:line="360" w:lineRule="auto"/>
      </w:pPr>
    </w:p>
    <w:p xmlns:wp14="http://schemas.microsoft.com/office/word/2010/wordml" w:rsidR="00D03E25" w:rsidP="00D03E25" w:rsidRDefault="00D03E25" w14:paraId="345E311F" wp14:textId="77777777">
      <w:pPr>
        <w:spacing w:line="360" w:lineRule="auto"/>
        <w:ind w:left="540"/>
      </w:pPr>
      <w:r w:rsidRPr="001C2573">
        <w:rPr>
          <w:b/>
        </w:rPr>
        <w:t>Bloque B:</w:t>
      </w:r>
      <w:r>
        <w:t xml:space="preserve"> coexistencia introduciendo en la ecuación los títulos de tipo abono anuales/ 30 días en tarjetas TTP.</w:t>
      </w:r>
    </w:p>
    <w:p xmlns:wp14="http://schemas.microsoft.com/office/word/2010/wordml" w:rsidR="00D03E25" w:rsidP="00D03E25" w:rsidRDefault="00D03E25" w14:paraId="636DB5CC" wp14:textId="77777777">
      <w:pPr>
        <w:spacing w:line="360" w:lineRule="auto"/>
        <w:ind w:left="540"/>
      </w:pPr>
      <w:r w:rsidRPr="0D535653" w:rsidR="00D03E25">
        <w:rPr>
          <w:lang w:val="es-ES"/>
        </w:rPr>
        <w:t>Una tarjeta TTP solo puede a</w:t>
      </w:r>
      <w:r w:rsidRPr="0D535653" w:rsidR="008949B4">
        <w:rPr>
          <w:lang w:val="es-ES"/>
        </w:rPr>
        <w:t>lbergar un título de tipo abono,</w:t>
      </w:r>
      <w:r w:rsidRPr="0D535653" w:rsidR="00D03E25">
        <w:rPr>
          <w:lang w:val="es-ES"/>
        </w:rPr>
        <w:t xml:space="preserve"> 30 días o anual (o turístico si así se decidiese en alguna fase). El título de tipo abono es</w:t>
      </w:r>
      <w:r w:rsidRPr="0D535653" w:rsidR="0094568C">
        <w:rPr>
          <w:lang w:val="es-ES"/>
        </w:rPr>
        <w:t>tá</w:t>
      </w:r>
      <w:r w:rsidRPr="0D535653" w:rsidR="00D03E25">
        <w:rPr>
          <w:lang w:val="es-ES"/>
        </w:rPr>
        <w:t xml:space="preserve"> priorizado en validación frente a los de tipo </w:t>
      </w:r>
      <w:r w:rsidRPr="0D535653" w:rsidR="00D03E25">
        <w:rPr>
          <w:lang w:val="es-ES"/>
        </w:rPr>
        <w:t>multiviajes</w:t>
      </w:r>
      <w:r w:rsidRPr="0D535653" w:rsidR="008949B4">
        <w:rPr>
          <w:lang w:val="es-ES"/>
        </w:rPr>
        <w:t>/</w:t>
      </w:r>
      <w:r w:rsidRPr="0D535653" w:rsidR="00D03E25">
        <w:rPr>
          <w:lang w:val="es-ES"/>
        </w:rPr>
        <w:t xml:space="preserve"> sencillo.</w:t>
      </w:r>
    </w:p>
    <w:p xmlns:wp14="http://schemas.microsoft.com/office/word/2010/wordml" w:rsidR="00D03E25" w:rsidP="00D03E25" w:rsidRDefault="00D03E25" w14:paraId="72019D0F" wp14:textId="77777777" wp14:noSpellErr="1">
      <w:pPr>
        <w:spacing w:line="360" w:lineRule="auto"/>
        <w:ind w:left="540"/>
      </w:pPr>
      <w:r w:rsidRPr="0D535653" w:rsidR="00D03E25">
        <w:rPr>
          <w:lang w:val="es-ES"/>
        </w:rPr>
        <w:t xml:space="preserve">No es obligatorio tener al menos un título de tipo abono en una TTP ni hay que reservar un contenedor de la </w:t>
      </w:r>
      <w:r w:rsidRPr="0D535653" w:rsidR="00D03E25">
        <w:rPr>
          <w:lang w:val="es-ES"/>
        </w:rPr>
        <w:t>tarjeta  TTP</w:t>
      </w:r>
      <w:r w:rsidRPr="0D535653" w:rsidR="00D03E25">
        <w:rPr>
          <w:lang w:val="es-ES"/>
        </w:rPr>
        <w:t xml:space="preserve"> para ello.</w:t>
      </w:r>
    </w:p>
    <w:p xmlns:wp14="http://schemas.microsoft.com/office/word/2010/wordml" w:rsidR="00D03E25" w:rsidP="00D03E25" w:rsidRDefault="00D03E25" w14:paraId="69ACB17D" wp14:textId="77777777" wp14:noSpellErr="1">
      <w:pPr>
        <w:spacing w:line="360" w:lineRule="auto"/>
        <w:ind w:left="540"/>
      </w:pPr>
      <w:r w:rsidRPr="0D535653" w:rsidR="00D03E25">
        <w:rPr>
          <w:lang w:val="es-ES"/>
        </w:rPr>
        <w:t xml:space="preserve">Una TTP puede comportarse a efectos de coexistencia como una </w:t>
      </w:r>
      <w:r w:rsidRPr="0D535653" w:rsidR="00D03E25">
        <w:rPr>
          <w:lang w:val="es-ES"/>
        </w:rPr>
        <w:t>MULTI  si</w:t>
      </w:r>
      <w:r w:rsidRPr="0D535653" w:rsidR="00D03E25">
        <w:rPr>
          <w:lang w:val="es-ES"/>
        </w:rPr>
        <w:t xml:space="preserve"> no tiene título de tipo abono.</w:t>
      </w:r>
    </w:p>
    <w:p xmlns:wp14="http://schemas.microsoft.com/office/word/2010/wordml" w:rsidR="00D03E25" w:rsidP="00D03E25" w:rsidRDefault="00D03E25" w14:paraId="5B091C05" wp14:textId="77777777" wp14:noSpellErr="1">
      <w:pPr>
        <w:spacing w:line="360" w:lineRule="auto"/>
        <w:ind w:left="540"/>
      </w:pPr>
      <w:r w:rsidRPr="0D535653" w:rsidR="00D03E25">
        <w:rPr>
          <w:lang w:val="es-ES"/>
        </w:rPr>
        <w:t>Un abono tarifa plana joven, 30 días/anual (valido para todas las zonas incluyendo E1 y E2</w:t>
      </w:r>
      <w:r w:rsidRPr="0D535653" w:rsidR="00D03E25">
        <w:rPr>
          <w:lang w:val="es-ES"/>
        </w:rPr>
        <w:t>)  puede</w:t>
      </w:r>
      <w:r w:rsidRPr="0D535653" w:rsidR="00D03E25">
        <w:rPr>
          <w:lang w:val="es-ES"/>
        </w:rPr>
        <w:t xml:space="preserve"> coexistir con cualquier combinación de títulos 10viajes/sencillos con dos precauciones.</w:t>
      </w:r>
    </w:p>
    <w:p xmlns:wp14="http://schemas.microsoft.com/office/word/2010/wordml" w:rsidR="00D03E25" w:rsidP="001C2573" w:rsidRDefault="00D03E25" w14:paraId="3E797E90" wp14:textId="77777777">
      <w:pPr>
        <w:spacing w:line="360" w:lineRule="auto"/>
        <w:ind w:left="709"/>
      </w:pPr>
      <w:r w:rsidRPr="0D535653" w:rsidR="00D03E25">
        <w:rPr>
          <w:lang w:val="es-ES"/>
        </w:rPr>
        <w:t xml:space="preserve">Si son </w:t>
      </w:r>
      <w:r w:rsidRPr="0D535653" w:rsidR="00D03E25">
        <w:rPr>
          <w:lang w:val="es-ES"/>
        </w:rPr>
        <w:t>bonobuses</w:t>
      </w:r>
      <w:r w:rsidRPr="0D535653" w:rsidR="00D03E25">
        <w:rPr>
          <w:lang w:val="es-ES"/>
        </w:rPr>
        <w:t xml:space="preserve"> de</w:t>
      </w:r>
      <w:r w:rsidRPr="0D535653" w:rsidR="007C19B0">
        <w:rPr>
          <w:lang w:val="es-ES"/>
        </w:rPr>
        <w:t xml:space="preserve">ben ser disjuntos y en </w:t>
      </w:r>
      <w:r w:rsidRPr="0D535653" w:rsidR="007C19B0">
        <w:rPr>
          <w:lang w:val="es-ES"/>
        </w:rPr>
        <w:t>esta caso</w:t>
      </w:r>
      <w:r w:rsidRPr="0D535653" w:rsidR="007C19B0">
        <w:rPr>
          <w:lang w:val="es-ES"/>
        </w:rPr>
        <w:t xml:space="preserve"> cualquier combinaci</w:t>
      </w:r>
      <w:r w:rsidRPr="0D535653" w:rsidR="0094568C">
        <w:rPr>
          <w:lang w:val="es-ES"/>
        </w:rPr>
        <w:t xml:space="preserve">ón siempre está </w:t>
      </w:r>
      <w:r w:rsidRPr="0D535653" w:rsidR="007C19B0">
        <w:rPr>
          <w:lang w:val="es-ES"/>
        </w:rPr>
        <w:t>englobada dentro del abono.</w:t>
      </w:r>
    </w:p>
    <w:p xmlns:wp14="http://schemas.microsoft.com/office/word/2010/wordml" w:rsidR="00D03E25" w:rsidP="001C2573" w:rsidRDefault="00D03E25" w14:paraId="7A7764C3" wp14:textId="77777777">
      <w:pPr>
        <w:spacing w:line="360" w:lineRule="auto"/>
        <w:ind w:left="709"/>
      </w:pPr>
      <w:r w:rsidRPr="0D535653" w:rsidR="00D03E25">
        <w:rPr>
          <w:lang w:val="es-ES"/>
        </w:rPr>
        <w:t xml:space="preserve">Si es el título 10 viajes /sencillo combinado ferroviario el otro ya no puede ser </w:t>
      </w:r>
      <w:r w:rsidRPr="0D535653" w:rsidR="00D03E25">
        <w:rPr>
          <w:lang w:val="es-ES"/>
        </w:rPr>
        <w:t>ferroviario  incluyendo</w:t>
      </w:r>
      <w:r w:rsidRPr="0D535653" w:rsidR="00D03E25">
        <w:rPr>
          <w:lang w:val="es-ES"/>
        </w:rPr>
        <w:t xml:space="preserve"> el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 xml:space="preserve"> y MLO.</w:t>
      </w:r>
      <w:r w:rsidRPr="0D535653" w:rsidR="00D03E25">
        <w:rPr>
          <w:lang w:val="es-ES"/>
        </w:rPr>
        <w:t xml:space="preserve"> </w:t>
      </w:r>
    </w:p>
    <w:p xmlns:wp14="http://schemas.microsoft.com/office/word/2010/wordml" w:rsidR="00D03E25" w:rsidP="00D03E25" w:rsidRDefault="00D03E25" w14:paraId="13332DFB" wp14:textId="77777777">
      <w:pPr>
        <w:spacing w:line="360" w:lineRule="auto"/>
        <w:ind w:left="540"/>
      </w:pPr>
      <w:r>
        <w:t>Un abono tarif</w:t>
      </w:r>
      <w:r w:rsidR="00C027CC">
        <w:t>a plana 3 edad, 30 días/anual (válido</w:t>
      </w:r>
      <w:r>
        <w:t xml:space="preserve"> hasta la zona C2)</w:t>
      </w:r>
      <w:r w:rsidRPr="002A35EA">
        <w:t xml:space="preserve"> </w:t>
      </w:r>
      <w:r>
        <w:t>puede coexistir con cualquier combinación de títulos 10viajes/sencillos con dos precauciones.</w:t>
      </w:r>
    </w:p>
    <w:p xmlns:wp14="http://schemas.microsoft.com/office/word/2010/wordml" w:rsidR="00303F11" w:rsidP="001C2573" w:rsidRDefault="000B2B6E" w14:paraId="63762C28" wp14:textId="77777777">
      <w:pPr>
        <w:spacing w:line="360" w:lineRule="auto"/>
        <w:ind w:left="709"/>
      </w:pPr>
      <w:r w:rsidRPr="0D535653" w:rsidR="000B2B6E">
        <w:rPr>
          <w:lang w:val="es-ES"/>
        </w:rPr>
        <w:t xml:space="preserve">Si son </w:t>
      </w:r>
      <w:r w:rsidRPr="0D535653" w:rsidR="000B2B6E">
        <w:rPr>
          <w:lang w:val="es-ES"/>
        </w:rPr>
        <w:t>B</w:t>
      </w:r>
      <w:r w:rsidRPr="0D535653" w:rsidR="00D03E25">
        <w:rPr>
          <w:lang w:val="es-ES"/>
        </w:rPr>
        <w:t>onobuses</w:t>
      </w:r>
      <w:r w:rsidRPr="0D535653" w:rsidR="00D03E25">
        <w:rPr>
          <w:lang w:val="es-ES"/>
        </w:rPr>
        <w:t xml:space="preserve"> deben ser disjuntos</w:t>
      </w:r>
      <w:r w:rsidRPr="0D535653" w:rsidR="007C19B0">
        <w:rPr>
          <w:lang w:val="es-ES"/>
        </w:rPr>
        <w:t xml:space="preserve"> entre </w:t>
      </w:r>
      <w:r w:rsidRPr="0D535653" w:rsidR="007C19B0">
        <w:rPr>
          <w:lang w:val="es-ES"/>
        </w:rPr>
        <w:t>si</w:t>
      </w:r>
      <w:r w:rsidRPr="0D535653" w:rsidR="000B2B6E">
        <w:rPr>
          <w:lang w:val="es-ES"/>
        </w:rPr>
        <w:t>,</w:t>
      </w:r>
      <w:r w:rsidRPr="0D535653" w:rsidR="007C19B0">
        <w:rPr>
          <w:lang w:val="es-ES"/>
        </w:rPr>
        <w:t xml:space="preserve"> </w:t>
      </w:r>
      <w:r w:rsidRPr="0D535653" w:rsidR="00D03E25">
        <w:rPr>
          <w:lang w:val="es-ES"/>
        </w:rPr>
        <w:t xml:space="preserve"> y</w:t>
      </w:r>
      <w:r w:rsidRPr="0D535653" w:rsidR="007C19B0">
        <w:rPr>
          <w:lang w:val="es-ES"/>
        </w:rPr>
        <w:t>/o estar</w:t>
      </w:r>
      <w:r w:rsidRPr="0D535653" w:rsidR="00D03E25">
        <w:rPr>
          <w:lang w:val="es-ES"/>
        </w:rPr>
        <w:t xml:space="preserve"> englobados </w:t>
      </w:r>
      <w:r w:rsidRPr="0D535653" w:rsidR="007C19B0">
        <w:rPr>
          <w:lang w:val="es-ES"/>
        </w:rPr>
        <w:t xml:space="preserve">totalmente </w:t>
      </w:r>
      <w:r w:rsidRPr="0D535653" w:rsidR="00D03E25">
        <w:rPr>
          <w:lang w:val="es-ES"/>
        </w:rPr>
        <w:t>por el abono</w:t>
      </w:r>
      <w:r w:rsidRPr="0D535653" w:rsidR="007C19B0">
        <w:rPr>
          <w:lang w:val="es-ES"/>
        </w:rPr>
        <w:t xml:space="preserve"> o ser disjuntos totalmente del abono.</w:t>
      </w:r>
      <w:r w:rsidRPr="0D535653" w:rsidR="00D03E25">
        <w:rPr>
          <w:lang w:val="es-ES"/>
        </w:rPr>
        <w:t xml:space="preserve"> </w:t>
      </w:r>
    </w:p>
    <w:p xmlns:wp14="http://schemas.microsoft.com/office/word/2010/wordml" w:rsidR="00D03E25" w:rsidP="001C2573" w:rsidRDefault="00D03E25" w14:paraId="4470BE05" wp14:textId="77777777">
      <w:pPr>
        <w:spacing w:line="360" w:lineRule="auto"/>
        <w:ind w:left="709"/>
      </w:pPr>
      <w:r w:rsidRPr="0D535653" w:rsidR="00D03E25">
        <w:rPr>
          <w:lang w:val="es-ES"/>
        </w:rPr>
        <w:t xml:space="preserve">Si es el título 10 viajes /sencillo combinado ferroviario el otro ya no puede ser </w:t>
      </w:r>
      <w:r w:rsidRPr="0D535653" w:rsidR="001A1C8D">
        <w:rPr>
          <w:lang w:val="es-ES"/>
        </w:rPr>
        <w:t>ferroviario incluyendo</w:t>
      </w:r>
      <w:r w:rsidRPr="0D535653" w:rsidR="00D03E25">
        <w:rPr>
          <w:lang w:val="es-ES"/>
        </w:rPr>
        <w:t xml:space="preserve"> el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 xml:space="preserve"> y MLO.</w:t>
      </w:r>
      <w:r w:rsidRPr="0D535653" w:rsidR="00D03E25">
        <w:rPr>
          <w:lang w:val="es-ES"/>
        </w:rPr>
        <w:t xml:space="preserve"> </w:t>
      </w:r>
    </w:p>
    <w:p xmlns:wp14="http://schemas.microsoft.com/office/word/2010/wordml" w:rsidR="00D03E25" w:rsidP="00D03E25" w:rsidRDefault="00D03E25" w14:paraId="2E91BF3B" wp14:textId="77777777">
      <w:pPr>
        <w:spacing w:line="360" w:lineRule="auto"/>
        <w:ind w:left="540"/>
      </w:pPr>
      <w:r>
        <w:t>Un abono de la Zona A, 30 días/anual puede coexistir con cualquier combinación de títulos 10viajes/sencillos con dos precauciones.</w:t>
      </w:r>
    </w:p>
    <w:p xmlns:wp14="http://schemas.microsoft.com/office/word/2010/wordml" w:rsidR="00D03E25" w:rsidP="001C2573" w:rsidRDefault="00D03E25" w14:paraId="02D8BC59" wp14:textId="77777777">
      <w:pPr>
        <w:spacing w:line="360" w:lineRule="auto"/>
        <w:ind w:left="709"/>
      </w:pPr>
      <w:r>
        <w:t xml:space="preserve">Si son </w:t>
      </w:r>
      <w:proofErr w:type="spellStart"/>
      <w:r>
        <w:t>bonobuses</w:t>
      </w:r>
      <w:proofErr w:type="spellEnd"/>
      <w:r>
        <w:t xml:space="preserve"> deben ser disjuntos</w:t>
      </w:r>
      <w:r w:rsidR="001A1C8D">
        <w:t xml:space="preserve"> entre ellos</w:t>
      </w:r>
      <w:r>
        <w:t xml:space="preserve"> </w:t>
      </w:r>
      <w:r w:rsidR="001A1C8D">
        <w:t>(siempre son disjuntos del abono zona A)</w:t>
      </w:r>
    </w:p>
    <w:p xmlns:wp14="http://schemas.microsoft.com/office/word/2010/wordml" w:rsidR="00D03E25" w:rsidP="001C2573" w:rsidRDefault="00D03E25" w14:paraId="42FB9C2C" wp14:textId="77777777">
      <w:pPr>
        <w:spacing w:line="360" w:lineRule="auto"/>
        <w:ind w:left="709"/>
      </w:pPr>
      <w:r w:rsidRPr="0D535653" w:rsidR="00D03E25">
        <w:rPr>
          <w:lang w:val="es-ES"/>
        </w:rPr>
        <w:t xml:space="preserve">Si es el título 10 viajes /sencillo combinado ferroviario el otro ya no puede ser </w:t>
      </w:r>
      <w:r w:rsidRPr="0D535653" w:rsidR="001A1C8D">
        <w:rPr>
          <w:lang w:val="es-ES"/>
        </w:rPr>
        <w:t>ferroviario incluyendo</w:t>
      </w:r>
      <w:r w:rsidRPr="0D535653" w:rsidR="00D03E25">
        <w:rPr>
          <w:lang w:val="es-ES"/>
        </w:rPr>
        <w:t xml:space="preserve"> el </w:t>
      </w:r>
      <w:r w:rsidRPr="0D535653" w:rsidR="00D03E25">
        <w:rPr>
          <w:lang w:val="es-ES"/>
        </w:rPr>
        <w:t>Metrobus</w:t>
      </w:r>
      <w:r w:rsidRPr="0D535653" w:rsidR="00D03E25">
        <w:rPr>
          <w:lang w:val="es-ES"/>
        </w:rPr>
        <w:t xml:space="preserve"> y MLO.</w:t>
      </w:r>
      <w:r w:rsidRPr="0D535653" w:rsidR="00D03E25">
        <w:rPr>
          <w:lang w:val="es-ES"/>
        </w:rPr>
        <w:t xml:space="preserve"> </w:t>
      </w:r>
    </w:p>
    <w:p xmlns:wp14="http://schemas.microsoft.com/office/word/2010/wordml" w:rsidR="00D03E25" w:rsidP="00D03E25" w:rsidRDefault="00D03E25" w14:paraId="7FC43EC7" wp14:textId="77777777">
      <w:pPr>
        <w:spacing w:line="360" w:lineRule="auto"/>
        <w:ind w:left="540"/>
      </w:pPr>
      <w:r>
        <w:t>Resto de abonos zonales/</w:t>
      </w:r>
      <w:proofErr w:type="spellStart"/>
      <w:r>
        <w:t>interzonales</w:t>
      </w:r>
      <w:proofErr w:type="spellEnd"/>
      <w:r>
        <w:t>, 30 días/anual pueden coexistir con cualquier combinación de títulos 10viajes/sencillos con dos precauciones.</w:t>
      </w:r>
    </w:p>
    <w:p xmlns:wp14="http://schemas.microsoft.com/office/word/2010/wordml" w:rsidR="007C19B0" w:rsidP="007C19B0" w:rsidRDefault="00023522" w14:paraId="6502D8AE" wp14:textId="77777777">
      <w:pPr>
        <w:spacing w:line="360" w:lineRule="auto"/>
        <w:ind w:left="540"/>
      </w:pPr>
      <w:r w:rsidRPr="0D535653" w:rsidR="00023522">
        <w:rPr>
          <w:lang w:val="es-ES"/>
        </w:rPr>
        <w:t xml:space="preserve">          </w:t>
      </w:r>
      <w:r w:rsidRPr="0D535653" w:rsidR="000B2B6E">
        <w:rPr>
          <w:lang w:val="es-ES"/>
        </w:rPr>
        <w:t xml:space="preserve">Si son </w:t>
      </w:r>
      <w:r w:rsidRPr="0D535653" w:rsidR="000B2B6E">
        <w:rPr>
          <w:lang w:val="es-ES"/>
        </w:rPr>
        <w:t>B</w:t>
      </w:r>
      <w:r w:rsidRPr="0D535653" w:rsidR="007C19B0">
        <w:rPr>
          <w:lang w:val="es-ES"/>
        </w:rPr>
        <w:t>onobuses</w:t>
      </w:r>
      <w:r w:rsidRPr="0D535653" w:rsidR="007C19B0">
        <w:rPr>
          <w:lang w:val="es-ES"/>
        </w:rPr>
        <w:t xml:space="preserve"> deben ser disjuntos</w:t>
      </w:r>
      <w:r w:rsidRPr="0D535653" w:rsidR="001A1C8D">
        <w:rPr>
          <w:lang w:val="es-ES"/>
        </w:rPr>
        <w:t xml:space="preserve"> entre </w:t>
      </w:r>
      <w:r w:rsidRPr="0D535653" w:rsidR="001A1C8D">
        <w:rPr>
          <w:lang w:val="es-ES"/>
        </w:rPr>
        <w:t>ellos</w:t>
      </w:r>
      <w:r w:rsidRPr="0D535653" w:rsidR="000B2B6E">
        <w:rPr>
          <w:lang w:val="es-ES"/>
        </w:rPr>
        <w:t>,</w:t>
      </w:r>
      <w:r w:rsidRPr="0D535653" w:rsidR="007C19B0">
        <w:rPr>
          <w:lang w:val="es-ES"/>
        </w:rPr>
        <w:t xml:space="preserve"> </w:t>
      </w:r>
      <w:r w:rsidRPr="0D535653" w:rsidR="007C19B0">
        <w:rPr>
          <w:lang w:val="es-ES"/>
        </w:rPr>
        <w:t xml:space="preserve"> y</w:t>
      </w:r>
      <w:r w:rsidRPr="0D535653" w:rsidR="007C19B0">
        <w:rPr>
          <w:lang w:val="es-ES"/>
        </w:rPr>
        <w:t>/o estar</w:t>
      </w:r>
      <w:r w:rsidRPr="0D535653" w:rsidR="007C19B0">
        <w:rPr>
          <w:lang w:val="es-ES"/>
        </w:rPr>
        <w:t xml:space="preserve"> englobados </w:t>
      </w:r>
      <w:r w:rsidRPr="0D535653" w:rsidR="007C19B0">
        <w:rPr>
          <w:lang w:val="es-ES"/>
        </w:rPr>
        <w:t xml:space="preserve">totalmente </w:t>
      </w:r>
      <w:r w:rsidRPr="0D535653" w:rsidR="007C19B0">
        <w:rPr>
          <w:lang w:val="es-ES"/>
        </w:rPr>
        <w:t>por el abono</w:t>
      </w:r>
      <w:r w:rsidRPr="0D535653" w:rsidR="007C19B0">
        <w:rPr>
          <w:lang w:val="es-ES"/>
        </w:rPr>
        <w:t xml:space="preserve"> o ser disjuntos totalmente del abono</w:t>
      </w:r>
      <w:r w:rsidRPr="0D535653" w:rsidR="006A3E5B">
        <w:rPr>
          <w:lang w:val="es-ES"/>
        </w:rPr>
        <w:t>.</w:t>
      </w:r>
      <w:r w:rsidRPr="0D535653" w:rsidR="007C19B0">
        <w:rPr>
          <w:lang w:val="es-ES"/>
        </w:rPr>
        <w:t xml:space="preserve"> Dicho de otra </w:t>
      </w:r>
      <w:r w:rsidRPr="0D535653" w:rsidR="007C19B0">
        <w:rPr>
          <w:lang w:val="es-ES"/>
        </w:rPr>
        <w:t>forma</w:t>
      </w:r>
      <w:r w:rsidRPr="0D535653" w:rsidR="007C19B0">
        <w:rPr>
          <w:lang w:val="es-ES"/>
        </w:rPr>
        <w:t xml:space="preserve"> no puede existir ningún solapamiento</w:t>
      </w:r>
      <w:r w:rsidRPr="0D535653" w:rsidR="000B2B6E">
        <w:rPr>
          <w:lang w:val="es-ES"/>
        </w:rPr>
        <w:t xml:space="preserve"> de zonas entre los </w:t>
      </w:r>
      <w:r w:rsidRPr="0D535653" w:rsidR="000B2B6E">
        <w:rPr>
          <w:lang w:val="es-ES"/>
        </w:rPr>
        <w:t>B</w:t>
      </w:r>
      <w:r w:rsidRPr="0D535653" w:rsidR="007C19B0">
        <w:rPr>
          <w:lang w:val="es-ES"/>
        </w:rPr>
        <w:t>onobuses</w:t>
      </w:r>
      <w:r w:rsidRPr="0D535653" w:rsidR="007C19B0">
        <w:rPr>
          <w:lang w:val="es-ES"/>
        </w:rPr>
        <w:t xml:space="preserve"> y con los abonos</w:t>
      </w:r>
      <w:r w:rsidRPr="0D535653" w:rsidR="001A1C8D">
        <w:rPr>
          <w:lang w:val="es-ES"/>
        </w:rPr>
        <w:t xml:space="preserve"> dos </w:t>
      </w:r>
      <w:r w:rsidRPr="0D535653" w:rsidR="001A1C8D">
        <w:rPr>
          <w:lang w:val="es-ES"/>
        </w:rPr>
        <w:t xml:space="preserve">opciones </w:t>
      </w:r>
      <w:r w:rsidRPr="0D535653" w:rsidR="007C19B0">
        <w:rPr>
          <w:lang w:val="es-ES"/>
        </w:rPr>
        <w:t xml:space="preserve"> o</w:t>
      </w:r>
      <w:r w:rsidRPr="0D535653" w:rsidR="007C19B0">
        <w:rPr>
          <w:lang w:val="es-ES"/>
        </w:rPr>
        <w:t xml:space="preserve"> están totalmente englobados dentro del abono o son totalmente disjuntos</w:t>
      </w:r>
      <w:r w:rsidRPr="0D535653" w:rsidR="001A1C8D">
        <w:rPr>
          <w:lang w:val="es-ES"/>
        </w:rPr>
        <w:t>.</w:t>
      </w:r>
    </w:p>
    <w:p xmlns:wp14="http://schemas.microsoft.com/office/word/2010/wordml" w:rsidR="001C2573" w:rsidP="007C19B0" w:rsidRDefault="00D03E25" w14:paraId="028A8701" wp14:textId="77777777" wp14:noSpellErr="1">
      <w:pPr>
        <w:spacing w:line="360" w:lineRule="auto"/>
        <w:ind w:left="540"/>
      </w:pPr>
      <w:r w:rsidRPr="0D535653" w:rsidR="00D03E25">
        <w:rPr>
          <w:lang w:val="es-ES"/>
        </w:rPr>
        <w:t xml:space="preserve">Si es </w:t>
      </w:r>
      <w:r w:rsidRPr="0D535653" w:rsidR="00D03E25">
        <w:rPr>
          <w:lang w:val="es-ES"/>
        </w:rPr>
        <w:t>un 10 viajes</w:t>
      </w:r>
      <w:r w:rsidRPr="0D535653" w:rsidR="00D03E25">
        <w:rPr>
          <w:lang w:val="es-ES"/>
        </w:rPr>
        <w:t xml:space="preserve"> /sencillo combinado ferroviario no podrá con otro ferroviario</w:t>
      </w:r>
      <w:r w:rsidRPr="0D535653" w:rsidR="00C027CC">
        <w:rPr>
          <w:lang w:val="es-ES"/>
        </w:rPr>
        <w:t>,</w:t>
      </w:r>
      <w:r w:rsidRPr="0D535653" w:rsidR="00D03E25">
        <w:rPr>
          <w:lang w:val="es-ES"/>
        </w:rPr>
        <w:t xml:space="preserve"> además debe estar totalmente englobado por el abono</w:t>
      </w:r>
      <w:r w:rsidRPr="0D535653" w:rsidR="000B2B6E">
        <w:rPr>
          <w:lang w:val="es-ES"/>
        </w:rPr>
        <w:t xml:space="preserve"> o ser totalmente disjunto</w:t>
      </w:r>
      <w:r w:rsidRPr="0D535653" w:rsidR="00D03E25">
        <w:rPr>
          <w:lang w:val="es-ES"/>
        </w:rPr>
        <w:t xml:space="preserve">. </w:t>
      </w:r>
    </w:p>
    <w:p xmlns:wp14="http://schemas.microsoft.com/office/word/2010/wordml" w:rsidRPr="002E3E6F" w:rsidR="00D03E25" w:rsidP="001C2573" w:rsidRDefault="00D03E25" w14:paraId="236C2315" wp14:textId="77777777">
      <w:pPr>
        <w:spacing w:line="360" w:lineRule="auto"/>
        <w:ind w:left="1080"/>
      </w:pPr>
      <w:r w:rsidRPr="0D535653" w:rsidR="00D03E25">
        <w:rPr>
          <w:lang w:val="es-ES"/>
        </w:rPr>
        <w:t>Por ejemplo</w:t>
      </w:r>
      <w:r w:rsidRPr="0D535653" w:rsidR="004E3830">
        <w:rPr>
          <w:lang w:val="es-ES"/>
        </w:rPr>
        <w:t>,</w:t>
      </w:r>
      <w:r w:rsidRPr="0D535653" w:rsidR="00D03E25">
        <w:rPr>
          <w:lang w:val="es-ES"/>
        </w:rPr>
        <w:t xml:space="preserve"> Abono normal 30 días B3+ s</w:t>
      </w:r>
      <w:r w:rsidRPr="0D535653" w:rsidR="00B804A5">
        <w:rPr>
          <w:lang w:val="es-ES"/>
        </w:rPr>
        <w:t xml:space="preserve">encillo combinado ferroviario+ </w:t>
      </w:r>
      <w:r w:rsidRPr="0D535653" w:rsidR="00B804A5">
        <w:rPr>
          <w:lang w:val="es-ES"/>
        </w:rPr>
        <w:t>B</w:t>
      </w:r>
      <w:r w:rsidRPr="0D535653" w:rsidR="00D03E25">
        <w:rPr>
          <w:lang w:val="es-ES"/>
        </w:rPr>
        <w:t>onobus</w:t>
      </w:r>
      <w:r w:rsidRPr="0D535653" w:rsidR="00D03E25">
        <w:rPr>
          <w:lang w:val="es-ES"/>
        </w:rPr>
        <w:t xml:space="preserve"> B1-B2</w:t>
      </w:r>
    </w:p>
    <w:p xmlns:wp14="http://schemas.microsoft.com/office/word/2010/wordml" w:rsidR="00D03E25" w:rsidP="00D03E25" w:rsidRDefault="00D03E25" w14:paraId="5322427C" wp14:textId="77777777">
      <w:pPr>
        <w:pStyle w:val="Prrafodelista"/>
        <w:spacing w:line="360" w:lineRule="auto"/>
      </w:pPr>
      <w:r>
        <w:t>TABLA RESUMEN</w:t>
      </w:r>
    </w:p>
    <w:tbl>
      <w:tblPr>
        <w:tblStyle w:val="Tablaconcuadrcula"/>
        <w:tblpPr w:leftFromText="141" w:rightFromText="141" w:vertAnchor="text" w:horzAnchor="margin" w:tblpX="-572" w:tblpY="-394"/>
        <w:tblW w:w="10795" w:type="dxa"/>
        <w:tblLook w:val="04A0" w:firstRow="1" w:lastRow="0" w:firstColumn="1" w:lastColumn="0" w:noHBand="0" w:noVBand="1"/>
      </w:tblPr>
      <w:tblGrid>
        <w:gridCol w:w="2358"/>
        <w:gridCol w:w="939"/>
        <w:gridCol w:w="939"/>
        <w:gridCol w:w="1117"/>
        <w:gridCol w:w="1186"/>
        <w:gridCol w:w="1170"/>
        <w:gridCol w:w="955"/>
        <w:gridCol w:w="1120"/>
        <w:gridCol w:w="1011"/>
      </w:tblGrid>
      <w:tr xmlns:wp14="http://schemas.microsoft.com/office/word/2010/wordml" w:rsidRPr="001A1A10" w:rsidR="00FB29BF" w:rsidTr="0D535653" w14:paraId="76B0EB36" wp14:textId="77777777">
        <w:trPr>
          <w:trHeight w:val="411"/>
        </w:trPr>
        <w:tc>
          <w:tcPr>
            <w:tcW w:w="10795" w:type="dxa"/>
            <w:gridSpan w:val="9"/>
            <w:shd w:val="clear" w:color="auto" w:fill="E2EFD9" w:themeFill="accent6" w:themeFillTint="33"/>
            <w:tcMar/>
          </w:tcPr>
          <w:p w:rsidRPr="001A1A10" w:rsidR="00FB29BF" w:rsidP="000B2B6E" w:rsidRDefault="00FB29BF" w14:paraId="611119D8" wp14:textId="77777777">
            <w:pPr>
              <w:jc w:val="center"/>
              <w:rPr>
                <w:b/>
                <w:sz w:val="18"/>
                <w:szCs w:val="18"/>
              </w:rPr>
            </w:pPr>
            <w:r w:rsidRPr="001A1A10">
              <w:rPr>
                <w:b/>
                <w:sz w:val="18"/>
                <w:szCs w:val="18"/>
              </w:rPr>
              <w:t>Tarjeta TTP</w:t>
            </w:r>
          </w:p>
        </w:tc>
      </w:tr>
      <w:tr xmlns:wp14="http://schemas.microsoft.com/office/word/2010/wordml" w:rsidRPr="001A1A10" w:rsidR="00FB29BF" w:rsidTr="0D535653" w14:paraId="52D8FA18" wp14:textId="77777777">
        <w:trPr>
          <w:trHeight w:val="1102"/>
        </w:trPr>
        <w:tc>
          <w:tcPr>
            <w:tcW w:w="2453" w:type="dxa"/>
            <w:shd w:val="clear" w:color="auto" w:fill="E2EFD9" w:themeFill="accent6" w:themeFillTint="33"/>
            <w:tcMar/>
          </w:tcPr>
          <w:p w:rsidRPr="001A1A10" w:rsidR="00FB29BF" w:rsidP="000B2B6E" w:rsidRDefault="00FB29BF" w14:paraId="6127101B" wp14:textId="77777777">
            <w:pPr>
              <w:rPr>
                <w:b/>
                <w:sz w:val="18"/>
                <w:szCs w:val="18"/>
              </w:rPr>
            </w:pPr>
            <w:r w:rsidRPr="001A1A10">
              <w:rPr>
                <w:b/>
                <w:sz w:val="18"/>
                <w:szCs w:val="18"/>
              </w:rPr>
              <w:t>COEXISTENCIAS</w:t>
            </w:r>
          </w:p>
        </w:tc>
        <w:tc>
          <w:tcPr>
            <w:tcW w:w="939" w:type="dxa"/>
            <w:tcMar/>
          </w:tcPr>
          <w:p w:rsidRPr="00591EA2" w:rsidR="00FB29BF" w:rsidP="000B2B6E" w:rsidRDefault="00FB29BF" w14:paraId="02D13A49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Abonos tarifa plana</w:t>
            </w:r>
          </w:p>
        </w:tc>
        <w:tc>
          <w:tcPr>
            <w:tcW w:w="939" w:type="dxa"/>
            <w:tcMar/>
          </w:tcPr>
          <w:p w:rsidRPr="00591EA2" w:rsidR="00FB29BF" w:rsidP="000B2B6E" w:rsidRDefault="00FB29BF" w14:paraId="51F6E393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Abonos zona A</w:t>
            </w:r>
          </w:p>
        </w:tc>
        <w:tc>
          <w:tcPr>
            <w:tcW w:w="1160" w:type="dxa"/>
            <w:tcMar/>
          </w:tcPr>
          <w:p w:rsidRPr="00591EA2" w:rsidR="00FB29BF" w:rsidP="000B2B6E" w:rsidRDefault="00FB29BF" w14:paraId="7B592071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 xml:space="preserve">Resto de Abonos zonales e </w:t>
            </w:r>
            <w:proofErr w:type="spellStart"/>
            <w:r w:rsidRPr="00591EA2">
              <w:rPr>
                <w:sz w:val="16"/>
                <w:szCs w:val="16"/>
              </w:rPr>
              <w:t>interzonales</w:t>
            </w:r>
            <w:proofErr w:type="spellEnd"/>
          </w:p>
        </w:tc>
        <w:tc>
          <w:tcPr>
            <w:tcW w:w="1025" w:type="dxa"/>
            <w:tcMar/>
          </w:tcPr>
          <w:p w:rsidRPr="00591EA2" w:rsidR="00FB29BF" w:rsidP="000B2B6E" w:rsidRDefault="00FB29BF" w14:paraId="1AD443FE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 xml:space="preserve">METRONORTE, </w:t>
            </w:r>
          </w:p>
          <w:p w:rsidRPr="00591EA2" w:rsidR="00FB29BF" w:rsidP="000B2B6E" w:rsidRDefault="00FB29BF" w14:paraId="74ADC3E7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METROSUR,</w:t>
            </w:r>
          </w:p>
          <w:p w:rsidRPr="00591EA2" w:rsidR="00FB29BF" w:rsidP="000B2B6E" w:rsidRDefault="00FB29BF" w14:paraId="389D4367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METROESTE, TFM,</w:t>
            </w:r>
          </w:p>
          <w:p w:rsidRPr="00591EA2" w:rsidR="00FB29BF" w:rsidP="000B2B6E" w:rsidRDefault="00FB29BF" w14:paraId="40C2B540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METROBUS</w:t>
            </w:r>
          </w:p>
        </w:tc>
        <w:tc>
          <w:tcPr>
            <w:tcW w:w="1209" w:type="dxa"/>
            <w:tcMar/>
          </w:tcPr>
          <w:p w:rsidRPr="00591EA2" w:rsidR="00FB29BF" w:rsidP="000B2B6E" w:rsidRDefault="00FB29BF" w14:paraId="2266AB70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BONOBUSES</w:t>
            </w:r>
          </w:p>
        </w:tc>
        <w:tc>
          <w:tcPr>
            <w:tcW w:w="0" w:type="auto"/>
            <w:tcMar/>
          </w:tcPr>
          <w:p w:rsidRPr="00591EA2" w:rsidR="00FB29BF" w:rsidP="000B2B6E" w:rsidRDefault="00FB29BF" w14:paraId="281910FB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MLO</w:t>
            </w:r>
          </w:p>
        </w:tc>
        <w:tc>
          <w:tcPr>
            <w:tcW w:w="0" w:type="auto"/>
            <w:tcMar/>
          </w:tcPr>
          <w:p w:rsidRPr="00591EA2" w:rsidR="00FB29BF" w:rsidP="000B2B6E" w:rsidRDefault="00FB29BF" w14:paraId="687CBD01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COMBINADO</w:t>
            </w:r>
          </w:p>
          <w:p w:rsidRPr="00591EA2" w:rsidR="00FB29BF" w:rsidP="000B2B6E" w:rsidRDefault="00FB29BF" w14:paraId="0A051342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FERROVIARIO</w:t>
            </w:r>
          </w:p>
        </w:tc>
        <w:tc>
          <w:tcPr>
            <w:tcW w:w="1011" w:type="dxa"/>
            <w:tcMar/>
          </w:tcPr>
          <w:p w:rsidRPr="00591EA2" w:rsidR="00FB29BF" w:rsidP="000B2B6E" w:rsidRDefault="00FB29BF" w14:paraId="56F7DF9E" wp14:textId="77777777">
            <w:pPr>
              <w:rPr>
                <w:sz w:val="16"/>
                <w:szCs w:val="16"/>
              </w:rPr>
            </w:pPr>
            <w:r w:rsidRPr="00591EA2">
              <w:rPr>
                <w:sz w:val="16"/>
                <w:szCs w:val="16"/>
              </w:rPr>
              <w:t>TURISTICOS</w:t>
            </w:r>
          </w:p>
        </w:tc>
      </w:tr>
      <w:tr xmlns:wp14="http://schemas.microsoft.com/office/word/2010/wordml" w:rsidRPr="001A1A10" w:rsidR="00FB29BF" w:rsidTr="0D535653" w14:paraId="4BFDE3E0" wp14:textId="77777777">
        <w:trPr>
          <w:trHeight w:val="749"/>
        </w:trPr>
        <w:tc>
          <w:tcPr>
            <w:tcW w:w="2453" w:type="dxa"/>
            <w:tcMar/>
          </w:tcPr>
          <w:p w:rsidRPr="001A1A10" w:rsidR="00FB29BF" w:rsidP="000B2B6E" w:rsidRDefault="00FB29BF" w14:paraId="165BA2DF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Abonos tarifa plana</w:t>
            </w:r>
          </w:p>
        </w:tc>
        <w:tc>
          <w:tcPr>
            <w:tcW w:w="939" w:type="dxa"/>
            <w:tcMar/>
          </w:tcPr>
          <w:p w:rsidRPr="001A1A10" w:rsidR="00FB29BF" w:rsidP="000B2B6E" w:rsidRDefault="00FB29BF" w14:paraId="748D2DC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 xml:space="preserve">C/R </w:t>
            </w:r>
          </w:p>
          <w:p w:rsidRPr="001A1A10" w:rsidR="00FB29BF" w:rsidP="000B2B6E" w:rsidRDefault="00FB29BF" w14:paraId="70DF9E56" wp14:textId="77777777">
            <w:pPr>
              <w:rPr>
                <w:sz w:val="18"/>
                <w:szCs w:val="18"/>
              </w:rPr>
            </w:pPr>
          </w:p>
        </w:tc>
        <w:tc>
          <w:tcPr>
            <w:tcW w:w="939" w:type="dxa"/>
            <w:tcMar/>
          </w:tcPr>
          <w:p w:rsidRPr="001A1A10" w:rsidR="00FB29BF" w:rsidP="000B2B6E" w:rsidRDefault="00FB29BF" w14:paraId="6C546D8C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160" w:type="dxa"/>
            <w:tcMar/>
          </w:tcPr>
          <w:p w:rsidRPr="001A1A10" w:rsidR="00FB29BF" w:rsidP="000B2B6E" w:rsidRDefault="00FB29BF" w14:paraId="460E55E2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025" w:type="dxa"/>
            <w:tcMar/>
          </w:tcPr>
          <w:p w:rsidRPr="001A1A10" w:rsidR="00FB29BF" w:rsidP="000B2B6E" w:rsidRDefault="00FB29BF" w14:paraId="04C5844A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1209" w:type="dxa"/>
            <w:tcMar/>
          </w:tcPr>
          <w:p w:rsidRPr="001A1A10" w:rsidR="00FB29BF" w:rsidP="000B2B6E" w:rsidRDefault="00FB29BF" w14:paraId="090F688A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 w:rsidR="00214A9E">
              <w:rPr>
                <w:sz w:val="18"/>
                <w:szCs w:val="18"/>
              </w:rPr>
              <w:t xml:space="preserve">. </w:t>
            </w:r>
            <w:r w:rsidR="001F067E">
              <w:rPr>
                <w:sz w:val="18"/>
                <w:szCs w:val="18"/>
              </w:rPr>
              <w:t xml:space="preserve">Si hay dos </w:t>
            </w:r>
            <w:proofErr w:type="spellStart"/>
            <w:r w:rsidR="001F067E">
              <w:rPr>
                <w:sz w:val="18"/>
                <w:szCs w:val="18"/>
              </w:rPr>
              <w:t>bonobuses</w:t>
            </w:r>
            <w:proofErr w:type="spellEnd"/>
            <w:r w:rsidR="001F067E"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0" w:type="auto"/>
            <w:tcMar/>
          </w:tcPr>
          <w:p w:rsidRPr="001A1A10" w:rsidR="00FB29BF" w:rsidP="000B2B6E" w:rsidRDefault="00FB29BF" w14:paraId="02ED7219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0" w:type="auto"/>
            <w:tcMar/>
          </w:tcPr>
          <w:p w:rsidRPr="001A1A10" w:rsidR="00FB29BF" w:rsidP="000B2B6E" w:rsidRDefault="00FB29BF" w14:paraId="3AB7E22D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>
              <w:rPr>
                <w:sz w:val="18"/>
                <w:szCs w:val="18"/>
              </w:rPr>
              <w:t>, en caso de no haber otro ferroviario</w:t>
            </w:r>
          </w:p>
        </w:tc>
        <w:tc>
          <w:tcPr>
            <w:tcW w:w="1011" w:type="dxa"/>
            <w:tcMar/>
          </w:tcPr>
          <w:p w:rsidRPr="001A1A10" w:rsidR="00FB29BF" w:rsidP="000B2B6E" w:rsidRDefault="00FB29BF" w14:paraId="5F823EE5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  <w:tr xmlns:wp14="http://schemas.microsoft.com/office/word/2010/wordml" w:rsidRPr="001A1A10" w:rsidR="00FB29BF" w:rsidTr="0D535653" w14:paraId="281BCA1C" wp14:textId="77777777">
        <w:trPr>
          <w:trHeight w:val="764"/>
        </w:trPr>
        <w:tc>
          <w:tcPr>
            <w:tcW w:w="2453" w:type="dxa"/>
            <w:tcMar/>
          </w:tcPr>
          <w:p w:rsidRPr="001A1A10" w:rsidR="00FB29BF" w:rsidP="000B2B6E" w:rsidRDefault="00FB29BF" w14:paraId="39C337B1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Abonos zona A</w:t>
            </w:r>
          </w:p>
        </w:tc>
        <w:tc>
          <w:tcPr>
            <w:tcW w:w="939" w:type="dxa"/>
            <w:tcMar/>
          </w:tcPr>
          <w:p w:rsidRPr="001A1A10" w:rsidR="00FB29BF" w:rsidP="000B2B6E" w:rsidRDefault="00FB29BF" w14:paraId="49A5502A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939" w:type="dxa"/>
            <w:tcMar/>
          </w:tcPr>
          <w:p w:rsidRPr="001A1A10" w:rsidR="00FB29BF" w:rsidP="000B2B6E" w:rsidRDefault="00FB29BF" w14:paraId="000C0543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 xml:space="preserve">C/R </w:t>
            </w:r>
          </w:p>
          <w:p w:rsidRPr="001A1A10" w:rsidR="00FB29BF" w:rsidP="000B2B6E" w:rsidRDefault="00FB29BF" w14:paraId="44E871BC" wp14:textId="77777777">
            <w:pPr>
              <w:rPr>
                <w:sz w:val="18"/>
                <w:szCs w:val="18"/>
              </w:rPr>
            </w:pPr>
          </w:p>
        </w:tc>
        <w:tc>
          <w:tcPr>
            <w:tcW w:w="1160" w:type="dxa"/>
            <w:tcMar/>
          </w:tcPr>
          <w:p w:rsidRPr="001A1A10" w:rsidR="00FB29BF" w:rsidP="000B2B6E" w:rsidRDefault="00FB29BF" w14:paraId="5791B4F8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025" w:type="dxa"/>
            <w:tcMar/>
          </w:tcPr>
          <w:p w:rsidRPr="001A1A10" w:rsidR="00FB29BF" w:rsidP="000B2B6E" w:rsidRDefault="00FB29BF" w14:paraId="56390A3D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1209" w:type="dxa"/>
            <w:tcMar/>
          </w:tcPr>
          <w:p w:rsidRPr="001A1A10" w:rsidR="00FB29BF" w:rsidP="000B2B6E" w:rsidRDefault="00FB29BF" w14:paraId="3193989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 w:rsidR="001F067E">
              <w:rPr>
                <w:sz w:val="18"/>
                <w:szCs w:val="18"/>
              </w:rPr>
              <w:t xml:space="preserve">.  Si hay dos </w:t>
            </w:r>
            <w:proofErr w:type="spellStart"/>
            <w:r w:rsidR="001F067E">
              <w:rPr>
                <w:sz w:val="18"/>
                <w:szCs w:val="18"/>
              </w:rPr>
              <w:t>bonobuses</w:t>
            </w:r>
            <w:proofErr w:type="spellEnd"/>
            <w:r w:rsidR="001F067E"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0" w:type="auto"/>
            <w:tcMar/>
          </w:tcPr>
          <w:p w:rsidRPr="001A1A10" w:rsidR="00FB29BF" w:rsidP="000B2B6E" w:rsidRDefault="00FB29BF" w14:paraId="4AB59382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0" w:type="auto"/>
            <w:tcMar/>
          </w:tcPr>
          <w:p w:rsidRPr="001A1A10" w:rsidR="00FB29BF" w:rsidP="000B2B6E" w:rsidRDefault="005A4EBF" w14:paraId="792A4298" wp14:textId="77777777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</w:t>
            </w:r>
          </w:p>
        </w:tc>
        <w:tc>
          <w:tcPr>
            <w:tcW w:w="1011" w:type="dxa"/>
            <w:tcMar/>
          </w:tcPr>
          <w:p w:rsidRPr="001A1A10" w:rsidR="00FB29BF" w:rsidP="000B2B6E" w:rsidRDefault="00FB29BF" w14:paraId="36659109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  <w:tr xmlns:wp14="http://schemas.microsoft.com/office/word/2010/wordml" w:rsidRPr="001A1A10" w:rsidR="00FB29BF" w:rsidTr="0D535653" w14:paraId="42E273DD" wp14:textId="77777777">
        <w:trPr>
          <w:trHeight w:val="1204"/>
        </w:trPr>
        <w:tc>
          <w:tcPr>
            <w:tcW w:w="2453" w:type="dxa"/>
            <w:tcMar/>
          </w:tcPr>
          <w:p w:rsidRPr="001A1A10" w:rsidR="00FB29BF" w:rsidP="000B2B6E" w:rsidRDefault="00FB29BF" w14:paraId="43BAC635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 xml:space="preserve">Resto de Abonos zonales e </w:t>
            </w:r>
            <w:proofErr w:type="spellStart"/>
            <w:r w:rsidRPr="001A1A10">
              <w:rPr>
                <w:sz w:val="18"/>
                <w:szCs w:val="18"/>
              </w:rPr>
              <w:t>interzonales</w:t>
            </w:r>
            <w:proofErr w:type="spellEnd"/>
          </w:p>
        </w:tc>
        <w:tc>
          <w:tcPr>
            <w:tcW w:w="939" w:type="dxa"/>
            <w:tcMar/>
          </w:tcPr>
          <w:p w:rsidRPr="001A1A10" w:rsidR="00FB29BF" w:rsidP="000B2B6E" w:rsidRDefault="00FB29BF" w14:paraId="0164FC8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939" w:type="dxa"/>
            <w:tcMar/>
          </w:tcPr>
          <w:p w:rsidRPr="001A1A10" w:rsidR="00FB29BF" w:rsidP="000B2B6E" w:rsidRDefault="00FB29BF" w14:paraId="6C5D99A3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160" w:type="dxa"/>
            <w:tcMar/>
          </w:tcPr>
          <w:p w:rsidRPr="001A1A10" w:rsidR="00FB29BF" w:rsidP="000B2B6E" w:rsidRDefault="00FB29BF" w14:paraId="521584C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 xml:space="preserve">C/R </w:t>
            </w:r>
          </w:p>
          <w:p w:rsidRPr="001A1A10" w:rsidR="00FB29BF" w:rsidP="000B2B6E" w:rsidRDefault="00FB29BF" w14:paraId="144A5D23" wp14:textId="77777777">
            <w:pPr>
              <w:rPr>
                <w:sz w:val="18"/>
                <w:szCs w:val="18"/>
              </w:rPr>
            </w:pPr>
          </w:p>
        </w:tc>
        <w:tc>
          <w:tcPr>
            <w:tcW w:w="1025" w:type="dxa"/>
            <w:tcMar/>
          </w:tcPr>
          <w:p w:rsidRPr="001A1A10" w:rsidR="00FB29BF" w:rsidP="000B2B6E" w:rsidRDefault="00FB29BF" w14:paraId="21FFBBDB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1209" w:type="dxa"/>
            <w:tcMar/>
          </w:tcPr>
          <w:p w:rsidRPr="001A1A10" w:rsidR="00FB29BF" w:rsidP="0D535653" w:rsidRDefault="00B74595" w14:paraId="5BD6DCD8" wp14:textId="77777777">
            <w:pPr>
              <w:rPr>
                <w:sz w:val="18"/>
                <w:szCs w:val="18"/>
                <w:lang w:val="es-ES"/>
              </w:rPr>
            </w:pPr>
            <w:r w:rsidRPr="0D535653" w:rsidR="00B74595">
              <w:rPr>
                <w:sz w:val="18"/>
                <w:szCs w:val="18"/>
                <w:lang w:val="es-ES"/>
              </w:rPr>
              <w:t xml:space="preserve"> Si hay más de un </w:t>
            </w:r>
            <w:r w:rsidRPr="0D535653" w:rsidR="00B74595">
              <w:rPr>
                <w:sz w:val="18"/>
                <w:szCs w:val="18"/>
                <w:lang w:val="es-ES"/>
              </w:rPr>
              <w:t>bonobus</w:t>
            </w:r>
            <w:r w:rsidRPr="0D535653" w:rsidR="00B74595">
              <w:rPr>
                <w:sz w:val="18"/>
                <w:szCs w:val="18"/>
                <w:lang w:val="es-ES"/>
              </w:rPr>
              <w:t xml:space="preserve"> deben ser disjuntos. Abono debe englobar</w:t>
            </w:r>
            <w:r w:rsidRPr="0D535653" w:rsidR="000B2B6E">
              <w:rPr>
                <w:sz w:val="18"/>
                <w:szCs w:val="18"/>
                <w:lang w:val="es-ES"/>
              </w:rPr>
              <w:t>los</w:t>
            </w:r>
            <w:r w:rsidRPr="0D535653" w:rsidR="00B74595">
              <w:rPr>
                <w:sz w:val="18"/>
                <w:szCs w:val="18"/>
                <w:lang w:val="es-ES"/>
              </w:rPr>
              <w:t xml:space="preserve"> totalmente</w:t>
            </w:r>
            <w:r w:rsidRPr="0D535653" w:rsidR="00A77D9E">
              <w:rPr>
                <w:sz w:val="18"/>
                <w:szCs w:val="18"/>
                <w:lang w:val="es-ES"/>
              </w:rPr>
              <w:t xml:space="preserve"> o ser disjunto con el abono totalmente</w:t>
            </w:r>
          </w:p>
        </w:tc>
        <w:tc>
          <w:tcPr>
            <w:tcW w:w="0" w:type="auto"/>
            <w:tcMar/>
          </w:tcPr>
          <w:p w:rsidRPr="001A1A10" w:rsidR="00FB29BF" w:rsidP="000B2B6E" w:rsidRDefault="00FB29BF" w14:paraId="1FA852D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Abono debe englobar</w:t>
            </w:r>
          </w:p>
          <w:p w:rsidRPr="001A1A10" w:rsidR="00FB29BF" w:rsidP="000B2B6E" w:rsidRDefault="006A3E5B" w14:paraId="102E27C9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T</w:t>
            </w:r>
            <w:r w:rsidRPr="001A1A10" w:rsidR="00FB29BF">
              <w:rPr>
                <w:sz w:val="18"/>
                <w:szCs w:val="18"/>
              </w:rPr>
              <w:t>otalmente</w:t>
            </w:r>
            <w:r>
              <w:rPr>
                <w:sz w:val="18"/>
                <w:szCs w:val="18"/>
              </w:rPr>
              <w:t xml:space="preserve"> o ser disjunto totalmente</w:t>
            </w:r>
          </w:p>
        </w:tc>
        <w:tc>
          <w:tcPr>
            <w:tcW w:w="0" w:type="auto"/>
            <w:tcMar/>
          </w:tcPr>
          <w:p w:rsidRPr="001A1A10" w:rsidR="00FB29BF" w:rsidP="000B2B6E" w:rsidRDefault="00FB29BF" w14:paraId="7A12C50C" wp14:textId="77777777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Si</w:t>
            </w:r>
            <w:r w:rsidR="00B74595">
              <w:rPr>
                <w:sz w:val="18"/>
                <w:szCs w:val="18"/>
              </w:rPr>
              <w:t>,</w:t>
            </w:r>
            <w:r w:rsidR="00D575B0">
              <w:rPr>
                <w:sz w:val="18"/>
                <w:szCs w:val="18"/>
              </w:rPr>
              <w:t xml:space="preserve"> en caso</w:t>
            </w:r>
            <w:r>
              <w:rPr>
                <w:sz w:val="18"/>
                <w:szCs w:val="18"/>
              </w:rPr>
              <w:t xml:space="preserve"> de no haber otro ferroviario y el </w:t>
            </w:r>
            <w:r w:rsidRPr="001A1A10">
              <w:rPr>
                <w:sz w:val="18"/>
                <w:szCs w:val="18"/>
              </w:rPr>
              <w:t>Abono debe englobar</w:t>
            </w:r>
          </w:p>
          <w:p w:rsidRPr="001A1A10" w:rsidR="00FB29BF" w:rsidP="000B2B6E" w:rsidRDefault="000B2B6E" w14:paraId="46D3315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T</w:t>
            </w:r>
            <w:r w:rsidRPr="001A1A10" w:rsidR="00FB29BF">
              <w:rPr>
                <w:sz w:val="18"/>
                <w:szCs w:val="18"/>
              </w:rPr>
              <w:t>otalmente</w:t>
            </w:r>
            <w:r>
              <w:rPr>
                <w:sz w:val="18"/>
                <w:szCs w:val="18"/>
              </w:rPr>
              <w:t xml:space="preserve"> o ser totalmente disjunto</w:t>
            </w:r>
          </w:p>
        </w:tc>
        <w:tc>
          <w:tcPr>
            <w:tcW w:w="1011" w:type="dxa"/>
            <w:tcMar/>
          </w:tcPr>
          <w:p w:rsidRPr="001A1A10" w:rsidR="00FB29BF" w:rsidP="000B2B6E" w:rsidRDefault="00FB29BF" w14:paraId="16AA0564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  <w:tr xmlns:wp14="http://schemas.microsoft.com/office/word/2010/wordml" w:rsidRPr="001A1A10" w:rsidR="00FB29BF" w:rsidTr="0D535653" w14:paraId="50B884D7" wp14:textId="77777777">
        <w:trPr>
          <w:trHeight w:val="866"/>
        </w:trPr>
        <w:tc>
          <w:tcPr>
            <w:tcW w:w="2453" w:type="dxa"/>
            <w:tcMar/>
          </w:tcPr>
          <w:p w:rsidRPr="001A1A10" w:rsidR="00FB29BF" w:rsidP="0D535653" w:rsidRDefault="00FB29BF" w14:paraId="243B2F46" wp14:textId="77777777" wp14:noSpellErr="1">
            <w:pPr>
              <w:rPr>
                <w:sz w:val="18"/>
                <w:szCs w:val="18"/>
                <w:lang w:val="es-ES"/>
              </w:rPr>
            </w:pPr>
            <w:r w:rsidRPr="0D535653" w:rsidR="00FB29BF">
              <w:rPr>
                <w:sz w:val="18"/>
                <w:szCs w:val="18"/>
                <w:lang w:val="es-ES"/>
              </w:rPr>
              <w:t xml:space="preserve">METRONORTE, </w:t>
            </w:r>
            <w:r w:rsidRPr="0D535653" w:rsidR="00FB29BF">
              <w:rPr>
                <w:sz w:val="18"/>
                <w:szCs w:val="18"/>
                <w:lang w:val="es-ES"/>
              </w:rPr>
              <w:t>METROSUR,METROESTE</w:t>
            </w:r>
            <w:r w:rsidRPr="0D535653" w:rsidR="00FB29BF">
              <w:rPr>
                <w:sz w:val="18"/>
                <w:szCs w:val="18"/>
                <w:lang w:val="es-ES"/>
              </w:rPr>
              <w:t xml:space="preserve">, </w:t>
            </w:r>
            <w:r w:rsidRPr="0D535653" w:rsidR="00FB29BF">
              <w:rPr>
                <w:sz w:val="18"/>
                <w:szCs w:val="18"/>
                <w:lang w:val="es-ES"/>
              </w:rPr>
              <w:t>TFM,METROBUS</w:t>
            </w:r>
          </w:p>
        </w:tc>
        <w:tc>
          <w:tcPr>
            <w:tcW w:w="939" w:type="dxa"/>
            <w:tcMar/>
          </w:tcPr>
          <w:p w:rsidRPr="001A1A10" w:rsidR="00FB29BF" w:rsidP="000B2B6E" w:rsidRDefault="00FB29BF" w14:paraId="6CB40452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939" w:type="dxa"/>
            <w:tcMar/>
          </w:tcPr>
          <w:p w:rsidRPr="001A1A10" w:rsidR="00FB29BF" w:rsidP="000B2B6E" w:rsidRDefault="00FB29BF" w14:paraId="11DEB19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1160" w:type="dxa"/>
            <w:tcMar/>
          </w:tcPr>
          <w:p w:rsidRPr="001A1A10" w:rsidR="00FB29BF" w:rsidP="000B2B6E" w:rsidRDefault="00FB29BF" w14:paraId="1D6226F2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1025" w:type="dxa"/>
            <w:tcMar/>
          </w:tcPr>
          <w:p w:rsidRPr="001A1A10" w:rsidR="00FB29BF" w:rsidP="000B2B6E" w:rsidRDefault="00FB29BF" w14:paraId="4B178008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 xml:space="preserve">C/R </w:t>
            </w:r>
          </w:p>
          <w:p w:rsidRPr="001A1A10" w:rsidR="00FB29BF" w:rsidP="000B2B6E" w:rsidRDefault="00FB29BF" w14:paraId="445AF09E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10V/</w:t>
            </w:r>
            <w:proofErr w:type="spellStart"/>
            <w:r w:rsidRPr="001A1A10">
              <w:rPr>
                <w:sz w:val="18"/>
                <w:szCs w:val="18"/>
              </w:rPr>
              <w:t>sen</w:t>
            </w:r>
            <w:proofErr w:type="spellEnd"/>
          </w:p>
        </w:tc>
        <w:tc>
          <w:tcPr>
            <w:tcW w:w="1209" w:type="dxa"/>
            <w:tcMar/>
          </w:tcPr>
          <w:p w:rsidRPr="001A1A10" w:rsidR="00FB29BF" w:rsidP="000B2B6E" w:rsidRDefault="00FB29BF" w14:paraId="24D885A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 w:rsidR="001F067E">
              <w:rPr>
                <w:sz w:val="18"/>
                <w:szCs w:val="18"/>
              </w:rPr>
              <w:t xml:space="preserve">. Si hay dos </w:t>
            </w:r>
            <w:proofErr w:type="spellStart"/>
            <w:r w:rsidR="001F067E">
              <w:rPr>
                <w:sz w:val="18"/>
                <w:szCs w:val="18"/>
              </w:rPr>
              <w:t>bonobuses</w:t>
            </w:r>
            <w:proofErr w:type="spellEnd"/>
            <w:r w:rsidR="001F067E"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0" w:type="auto"/>
            <w:tcMar/>
          </w:tcPr>
          <w:p w:rsidRPr="001A1A10" w:rsidR="00FB29BF" w:rsidP="000B2B6E" w:rsidRDefault="00FB29BF" w14:paraId="0D205F93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0" w:type="auto"/>
            <w:tcMar/>
          </w:tcPr>
          <w:p w:rsidRPr="001A1A10" w:rsidR="00FB29BF" w:rsidP="000B2B6E" w:rsidRDefault="00FB29BF" w14:paraId="3DE85BAD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011" w:type="dxa"/>
            <w:tcMar/>
          </w:tcPr>
          <w:p w:rsidRPr="001A1A10" w:rsidR="00FB29BF" w:rsidP="000B2B6E" w:rsidRDefault="00FB29BF" w14:paraId="1A6FCEBC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  <w:tr xmlns:wp14="http://schemas.microsoft.com/office/word/2010/wordml" w:rsidRPr="001A1A10" w:rsidR="001F067E" w:rsidTr="0D535653" w14:paraId="005E6D4E" wp14:textId="77777777">
        <w:trPr>
          <w:trHeight w:val="984"/>
        </w:trPr>
        <w:tc>
          <w:tcPr>
            <w:tcW w:w="2453" w:type="dxa"/>
            <w:tcMar/>
          </w:tcPr>
          <w:p w:rsidRPr="001A1A10" w:rsidR="001F067E" w:rsidP="000B2B6E" w:rsidRDefault="001F067E" w14:paraId="20FC87AC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BONOBUSES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320275A4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>
              <w:rPr>
                <w:sz w:val="18"/>
                <w:szCs w:val="18"/>
              </w:rPr>
              <w:t xml:space="preserve">. Si hay dos </w:t>
            </w:r>
            <w:proofErr w:type="spellStart"/>
            <w:r>
              <w:rPr>
                <w:sz w:val="18"/>
                <w:szCs w:val="18"/>
              </w:rPr>
              <w:t>bonobuses</w:t>
            </w:r>
            <w:proofErr w:type="spellEnd"/>
            <w:r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2E5C8FA8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>
              <w:rPr>
                <w:sz w:val="18"/>
                <w:szCs w:val="18"/>
              </w:rPr>
              <w:t xml:space="preserve">. Si hay dos </w:t>
            </w:r>
            <w:proofErr w:type="spellStart"/>
            <w:r>
              <w:rPr>
                <w:sz w:val="18"/>
                <w:szCs w:val="18"/>
              </w:rPr>
              <w:t>bonobuses</w:t>
            </w:r>
            <w:proofErr w:type="spellEnd"/>
            <w:r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1160" w:type="dxa"/>
            <w:tcMar/>
          </w:tcPr>
          <w:p w:rsidRPr="001A1A10" w:rsidR="001F067E" w:rsidP="0D535653" w:rsidRDefault="000B2B6E" w14:paraId="47EE5C68" wp14:textId="77777777">
            <w:pPr>
              <w:rPr>
                <w:sz w:val="18"/>
                <w:szCs w:val="18"/>
                <w:lang w:val="es-ES"/>
              </w:rPr>
            </w:pPr>
            <w:r w:rsidRPr="0D535653" w:rsidR="000B2B6E">
              <w:rPr>
                <w:sz w:val="18"/>
                <w:szCs w:val="18"/>
                <w:lang w:val="es-ES"/>
              </w:rPr>
              <w:t xml:space="preserve">Si hay más de un </w:t>
            </w:r>
            <w:r w:rsidRPr="0D535653" w:rsidR="000B2B6E">
              <w:rPr>
                <w:sz w:val="18"/>
                <w:szCs w:val="18"/>
                <w:lang w:val="es-ES"/>
              </w:rPr>
              <w:t>bonobus</w:t>
            </w:r>
            <w:r w:rsidRPr="0D535653" w:rsidR="000B2B6E">
              <w:rPr>
                <w:sz w:val="18"/>
                <w:szCs w:val="18"/>
                <w:lang w:val="es-ES"/>
              </w:rPr>
              <w:t xml:space="preserve"> deben ser disjuntos. Abono debe englobarlos totalmente o ser disjunto con el abono totalmente</w:t>
            </w:r>
          </w:p>
        </w:tc>
        <w:tc>
          <w:tcPr>
            <w:tcW w:w="1025" w:type="dxa"/>
            <w:tcMar/>
          </w:tcPr>
          <w:p w:rsidRPr="001A1A10" w:rsidR="001F067E" w:rsidP="000B2B6E" w:rsidRDefault="001F067E" w14:paraId="24DAC2DE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 w:rsidR="007D01C6">
              <w:rPr>
                <w:sz w:val="18"/>
                <w:szCs w:val="18"/>
              </w:rPr>
              <w:t xml:space="preserve">. Si hay dos </w:t>
            </w:r>
            <w:proofErr w:type="spellStart"/>
            <w:r w:rsidR="007D01C6">
              <w:rPr>
                <w:sz w:val="18"/>
                <w:szCs w:val="18"/>
              </w:rPr>
              <w:t>bonobuses</w:t>
            </w:r>
            <w:proofErr w:type="spellEnd"/>
            <w:r w:rsidR="007D01C6"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1209" w:type="dxa"/>
            <w:tcMar/>
          </w:tcPr>
          <w:p w:rsidR="001F067E" w:rsidP="0D535653" w:rsidRDefault="001F067E" w14:paraId="7F9C0F88" wp14:textId="77777777" wp14:noSpellErr="1">
            <w:pPr>
              <w:rPr>
                <w:sz w:val="18"/>
                <w:szCs w:val="18"/>
                <w:lang w:val="es-ES"/>
              </w:rPr>
            </w:pPr>
            <w:r w:rsidRPr="0D535653" w:rsidR="001F067E">
              <w:rPr>
                <w:sz w:val="18"/>
                <w:szCs w:val="18"/>
                <w:lang w:val="es-ES"/>
              </w:rPr>
              <w:t>C/</w:t>
            </w:r>
            <w:r w:rsidRPr="0D535653" w:rsidR="001F067E">
              <w:rPr>
                <w:sz w:val="18"/>
                <w:szCs w:val="18"/>
                <w:lang w:val="es-ES"/>
              </w:rPr>
              <w:t xml:space="preserve">R </w:t>
            </w:r>
            <w:r w:rsidRPr="0D535653" w:rsidR="001F067E">
              <w:rPr>
                <w:sz w:val="18"/>
                <w:szCs w:val="18"/>
                <w:lang w:val="es-ES"/>
              </w:rPr>
              <w:t xml:space="preserve"> </w:t>
            </w:r>
            <w:r w:rsidRPr="0D535653" w:rsidR="001F067E">
              <w:rPr>
                <w:sz w:val="18"/>
                <w:szCs w:val="18"/>
                <w:lang w:val="es-ES"/>
              </w:rPr>
              <w:t>10</w:t>
            </w:r>
            <w:r w:rsidRPr="0D535653" w:rsidR="001F067E">
              <w:rPr>
                <w:sz w:val="18"/>
                <w:szCs w:val="18"/>
                <w:lang w:val="es-ES"/>
              </w:rPr>
              <w:t>V</w:t>
            </w:r>
            <w:r w:rsidRPr="0D535653" w:rsidR="001F067E">
              <w:rPr>
                <w:sz w:val="18"/>
                <w:szCs w:val="18"/>
                <w:lang w:val="es-ES"/>
              </w:rPr>
              <w:t>.</w:t>
            </w:r>
          </w:p>
          <w:p w:rsidRPr="001A1A10" w:rsidR="001F067E" w:rsidP="000B2B6E" w:rsidRDefault="001F067E" w14:paraId="7937C5C8" wp14:textId="77777777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Si hay más de uno deben ser disjuntos</w:t>
            </w:r>
          </w:p>
        </w:tc>
        <w:tc>
          <w:tcPr>
            <w:tcW w:w="0" w:type="auto"/>
            <w:tcMar/>
          </w:tcPr>
          <w:p w:rsidRPr="001A1A10" w:rsidR="001F067E" w:rsidP="000B2B6E" w:rsidRDefault="001F067E" w14:paraId="389190F3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 w:rsidR="007D01C6">
              <w:rPr>
                <w:sz w:val="18"/>
                <w:szCs w:val="18"/>
              </w:rPr>
              <w:t xml:space="preserve">. Si hay dos </w:t>
            </w:r>
            <w:proofErr w:type="spellStart"/>
            <w:r w:rsidR="007D01C6">
              <w:rPr>
                <w:sz w:val="18"/>
                <w:szCs w:val="18"/>
              </w:rPr>
              <w:t>bonobuses</w:t>
            </w:r>
            <w:proofErr w:type="spellEnd"/>
            <w:r w:rsidR="007D01C6"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0" w:type="auto"/>
            <w:tcMar/>
          </w:tcPr>
          <w:p w:rsidRPr="001A1A10" w:rsidR="001F067E" w:rsidP="000B2B6E" w:rsidRDefault="001F067E" w14:paraId="142E5854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 w:rsidR="007D01C6">
              <w:rPr>
                <w:sz w:val="18"/>
                <w:szCs w:val="18"/>
              </w:rPr>
              <w:t xml:space="preserve">. Si hay dos </w:t>
            </w:r>
            <w:proofErr w:type="spellStart"/>
            <w:r w:rsidR="007D01C6">
              <w:rPr>
                <w:sz w:val="18"/>
                <w:szCs w:val="18"/>
              </w:rPr>
              <w:t>bonobuses</w:t>
            </w:r>
            <w:proofErr w:type="spellEnd"/>
            <w:r w:rsidR="007D01C6">
              <w:rPr>
                <w:sz w:val="18"/>
                <w:szCs w:val="18"/>
              </w:rPr>
              <w:t xml:space="preserve"> deben ser disjuntos</w:t>
            </w:r>
          </w:p>
        </w:tc>
        <w:tc>
          <w:tcPr>
            <w:tcW w:w="1011" w:type="dxa"/>
            <w:tcMar/>
          </w:tcPr>
          <w:p w:rsidRPr="001A1A10" w:rsidR="001F067E" w:rsidP="000B2B6E" w:rsidRDefault="001F067E" w14:paraId="39E0BEEF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  <w:tr xmlns:wp14="http://schemas.microsoft.com/office/word/2010/wordml" w:rsidRPr="001A1A10" w:rsidR="001F067E" w:rsidTr="0D535653" w14:paraId="445C6466" wp14:textId="77777777">
        <w:trPr>
          <w:trHeight w:val="984"/>
        </w:trPr>
        <w:tc>
          <w:tcPr>
            <w:tcW w:w="2453" w:type="dxa"/>
            <w:tcMar/>
          </w:tcPr>
          <w:p w:rsidRPr="001A1A10" w:rsidR="001F067E" w:rsidP="000B2B6E" w:rsidRDefault="001F067E" w14:paraId="695C8BC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MLO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4AA1B45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55930C8E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1160" w:type="dxa"/>
            <w:tcMar/>
          </w:tcPr>
          <w:p w:rsidRPr="001A1A10" w:rsidR="008E0284" w:rsidP="008E0284" w:rsidRDefault="008E0284" w14:paraId="38D6E38E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Abono debe englobar</w:t>
            </w:r>
          </w:p>
          <w:p w:rsidRPr="001A1A10" w:rsidR="001F067E" w:rsidP="008E0284" w:rsidRDefault="008E0284" w14:paraId="451B4C1A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Totalmente</w:t>
            </w:r>
            <w:r>
              <w:rPr>
                <w:sz w:val="18"/>
                <w:szCs w:val="18"/>
              </w:rPr>
              <w:t xml:space="preserve"> o ser disjunto totalmente</w:t>
            </w:r>
          </w:p>
        </w:tc>
        <w:tc>
          <w:tcPr>
            <w:tcW w:w="1025" w:type="dxa"/>
            <w:tcMar/>
          </w:tcPr>
          <w:p w:rsidRPr="001A1A10" w:rsidR="001F067E" w:rsidP="000B2B6E" w:rsidRDefault="001F067E" w14:paraId="449A38A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1209" w:type="dxa"/>
            <w:tcMar/>
          </w:tcPr>
          <w:p w:rsidRPr="001A1A10" w:rsidR="001F067E" w:rsidP="000B2B6E" w:rsidRDefault="001F067E" w14:paraId="223261F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  <w:r>
              <w:rPr>
                <w:sz w:val="18"/>
                <w:szCs w:val="18"/>
              </w:rPr>
              <w:t xml:space="preserve">. Si hay 2 </w:t>
            </w:r>
            <w:proofErr w:type="spellStart"/>
            <w:r>
              <w:rPr>
                <w:sz w:val="18"/>
                <w:szCs w:val="18"/>
              </w:rPr>
              <w:t>bonobuses</w:t>
            </w:r>
            <w:proofErr w:type="spellEnd"/>
            <w:r>
              <w:rPr>
                <w:sz w:val="18"/>
                <w:szCs w:val="18"/>
              </w:rPr>
              <w:t xml:space="preserve"> deben ser disjuntos </w:t>
            </w:r>
          </w:p>
        </w:tc>
        <w:tc>
          <w:tcPr>
            <w:tcW w:w="0" w:type="auto"/>
            <w:tcMar/>
          </w:tcPr>
          <w:p w:rsidRPr="001A1A10" w:rsidR="001F067E" w:rsidP="000B2B6E" w:rsidRDefault="001F067E" w14:paraId="14C4B949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 xml:space="preserve">C/R </w:t>
            </w:r>
          </w:p>
          <w:p w:rsidRPr="001A1A10" w:rsidR="001F067E" w:rsidP="000B2B6E" w:rsidRDefault="001F067E" w14:paraId="7807FF71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10V/</w:t>
            </w:r>
            <w:proofErr w:type="spellStart"/>
            <w:r w:rsidRPr="001A1A10">
              <w:rPr>
                <w:sz w:val="18"/>
                <w:szCs w:val="18"/>
              </w:rPr>
              <w:t>sen</w:t>
            </w:r>
            <w:proofErr w:type="spellEnd"/>
          </w:p>
        </w:tc>
        <w:tc>
          <w:tcPr>
            <w:tcW w:w="0" w:type="auto"/>
            <w:tcMar/>
          </w:tcPr>
          <w:p w:rsidRPr="001A1A10" w:rsidR="001F067E" w:rsidP="000B2B6E" w:rsidRDefault="001F067E" w14:paraId="1D2E888A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011" w:type="dxa"/>
            <w:tcMar/>
          </w:tcPr>
          <w:p w:rsidRPr="001A1A10" w:rsidR="001F067E" w:rsidP="000B2B6E" w:rsidRDefault="001F067E" w14:paraId="4C4CE10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  <w:tr xmlns:wp14="http://schemas.microsoft.com/office/word/2010/wordml" w:rsidRPr="001A1A10" w:rsidR="001F067E" w:rsidTr="0D535653" w14:paraId="02019C99" wp14:textId="77777777">
        <w:trPr>
          <w:trHeight w:val="984"/>
        </w:trPr>
        <w:tc>
          <w:tcPr>
            <w:tcW w:w="2453" w:type="dxa"/>
            <w:tcMar/>
          </w:tcPr>
          <w:p w:rsidRPr="001A1A10" w:rsidR="001F067E" w:rsidP="000B2B6E" w:rsidRDefault="001F067E" w14:paraId="40AF7B71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COMBINADO</w:t>
            </w:r>
          </w:p>
          <w:p w:rsidRPr="001A1A10" w:rsidR="001F067E" w:rsidP="000B2B6E" w:rsidRDefault="001F067E" w14:paraId="259ACCE5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FERROVIARIO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2F065B81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6B43FC72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160" w:type="dxa"/>
            <w:tcMar/>
          </w:tcPr>
          <w:p w:rsidRPr="001A1A10" w:rsidR="001F067E" w:rsidP="000B2B6E" w:rsidRDefault="001F067E" w14:paraId="2C7CCE25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Abono debe englobar</w:t>
            </w:r>
          </w:p>
          <w:p w:rsidRPr="001A1A10" w:rsidR="001F067E" w:rsidP="0D535653" w:rsidRDefault="0027362F" w14:paraId="53BA5F89" wp14:textId="77777777" wp14:noSpellErr="1">
            <w:pPr>
              <w:rPr>
                <w:sz w:val="18"/>
                <w:szCs w:val="18"/>
                <w:lang w:val="es-ES"/>
              </w:rPr>
            </w:pPr>
            <w:r w:rsidRPr="0D535653" w:rsidR="0027362F">
              <w:rPr>
                <w:sz w:val="18"/>
                <w:szCs w:val="18"/>
                <w:lang w:val="es-ES"/>
              </w:rPr>
              <w:t>T</w:t>
            </w:r>
            <w:r w:rsidRPr="0D535653" w:rsidR="001F067E">
              <w:rPr>
                <w:sz w:val="18"/>
                <w:szCs w:val="18"/>
                <w:lang w:val="es-ES"/>
              </w:rPr>
              <w:t>otalmente</w:t>
            </w:r>
            <w:r w:rsidRPr="0D535653" w:rsidR="0027362F">
              <w:rPr>
                <w:sz w:val="18"/>
                <w:szCs w:val="18"/>
                <w:lang w:val="es-ES"/>
              </w:rPr>
              <w:t xml:space="preserve">  o</w:t>
            </w:r>
            <w:r w:rsidRPr="0D535653" w:rsidR="0027362F">
              <w:rPr>
                <w:sz w:val="18"/>
                <w:szCs w:val="18"/>
                <w:lang w:val="es-ES"/>
              </w:rPr>
              <w:t xml:space="preserve"> ser disjunto totalmente</w:t>
            </w:r>
          </w:p>
        </w:tc>
        <w:tc>
          <w:tcPr>
            <w:tcW w:w="1025" w:type="dxa"/>
            <w:tcMar/>
          </w:tcPr>
          <w:p w:rsidRPr="001A1A10" w:rsidR="001F067E" w:rsidP="000B2B6E" w:rsidRDefault="001F067E" w14:paraId="19860D08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209" w:type="dxa"/>
            <w:tcMar/>
          </w:tcPr>
          <w:p w:rsidRPr="001A1A10" w:rsidR="001F067E" w:rsidP="000B2B6E" w:rsidRDefault="001F067E" w14:paraId="266455E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SI</w:t>
            </w:r>
          </w:p>
        </w:tc>
        <w:tc>
          <w:tcPr>
            <w:tcW w:w="0" w:type="auto"/>
            <w:tcMar/>
          </w:tcPr>
          <w:p w:rsidRPr="001A1A10" w:rsidR="001F067E" w:rsidP="000B2B6E" w:rsidRDefault="001F067E" w14:paraId="7D69EB6A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0" w:type="auto"/>
            <w:tcMar/>
          </w:tcPr>
          <w:p w:rsidRPr="001A1A10" w:rsidR="001F067E" w:rsidP="000B2B6E" w:rsidRDefault="001F067E" w14:paraId="47971AFC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 xml:space="preserve">C/R </w:t>
            </w:r>
          </w:p>
          <w:p w:rsidRPr="001A1A10" w:rsidR="001F067E" w:rsidP="000B2B6E" w:rsidRDefault="001F067E" w14:paraId="1AAC0BF8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10V/</w:t>
            </w:r>
            <w:proofErr w:type="spellStart"/>
            <w:r w:rsidRPr="001A1A10">
              <w:rPr>
                <w:sz w:val="18"/>
                <w:szCs w:val="18"/>
              </w:rPr>
              <w:t>sen</w:t>
            </w:r>
            <w:proofErr w:type="spellEnd"/>
          </w:p>
        </w:tc>
        <w:tc>
          <w:tcPr>
            <w:tcW w:w="1011" w:type="dxa"/>
            <w:tcMar/>
          </w:tcPr>
          <w:p w:rsidRPr="001A1A10" w:rsidR="001F067E" w:rsidP="000B2B6E" w:rsidRDefault="001F067E" w14:paraId="74AEEE6B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  <w:tr xmlns:wp14="http://schemas.microsoft.com/office/word/2010/wordml" w:rsidRPr="001A1A10" w:rsidR="001F067E" w:rsidTr="0D535653" w14:paraId="441B291B" wp14:textId="77777777">
        <w:trPr>
          <w:trHeight w:val="411"/>
        </w:trPr>
        <w:tc>
          <w:tcPr>
            <w:tcW w:w="2453" w:type="dxa"/>
            <w:tcMar/>
          </w:tcPr>
          <w:p w:rsidRPr="001A1A10" w:rsidR="001F067E" w:rsidP="000B2B6E" w:rsidRDefault="001F067E" w14:paraId="36FE0CAE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TURISTICOS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34573E1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939" w:type="dxa"/>
            <w:tcMar/>
          </w:tcPr>
          <w:p w:rsidRPr="001A1A10" w:rsidR="001F067E" w:rsidP="000B2B6E" w:rsidRDefault="001F067E" w14:paraId="0FCBB869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160" w:type="dxa"/>
            <w:tcMar/>
          </w:tcPr>
          <w:p w:rsidRPr="001A1A10" w:rsidR="001F067E" w:rsidP="000B2B6E" w:rsidRDefault="001F067E" w14:paraId="6307BED7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025" w:type="dxa"/>
            <w:tcMar/>
          </w:tcPr>
          <w:p w:rsidRPr="001A1A10" w:rsidR="001F067E" w:rsidP="000B2B6E" w:rsidRDefault="001F067E" w14:paraId="26AC0B0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209" w:type="dxa"/>
            <w:tcMar/>
          </w:tcPr>
          <w:p w:rsidRPr="001A1A10" w:rsidR="001F067E" w:rsidP="000B2B6E" w:rsidRDefault="001F067E" w14:paraId="15684A1C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0" w:type="auto"/>
            <w:tcMar/>
          </w:tcPr>
          <w:p w:rsidRPr="001A1A10" w:rsidR="001F067E" w:rsidP="000B2B6E" w:rsidRDefault="001F067E" w14:paraId="09C2179E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0" w:type="auto"/>
            <w:tcMar/>
          </w:tcPr>
          <w:p w:rsidRPr="001A1A10" w:rsidR="001F067E" w:rsidP="000B2B6E" w:rsidRDefault="001F067E" w14:paraId="581081D0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  <w:tc>
          <w:tcPr>
            <w:tcW w:w="1011" w:type="dxa"/>
            <w:tcMar/>
          </w:tcPr>
          <w:p w:rsidRPr="001A1A10" w:rsidR="001F067E" w:rsidP="000B2B6E" w:rsidRDefault="001F067E" w14:paraId="6305FFAD" wp14:textId="77777777">
            <w:pPr>
              <w:rPr>
                <w:sz w:val="18"/>
                <w:szCs w:val="18"/>
              </w:rPr>
            </w:pPr>
            <w:r w:rsidRPr="001A1A10">
              <w:rPr>
                <w:sz w:val="18"/>
                <w:szCs w:val="18"/>
              </w:rPr>
              <w:t>NO</w:t>
            </w:r>
          </w:p>
        </w:tc>
      </w:tr>
    </w:tbl>
    <w:p xmlns:wp14="http://schemas.microsoft.com/office/word/2010/wordml" w:rsidR="00D03E25" w:rsidP="00D03E25" w:rsidRDefault="00D03E25" w14:paraId="738610EB" wp14:textId="77777777">
      <w:pPr>
        <w:pStyle w:val="Prrafodelista"/>
        <w:spacing w:line="360" w:lineRule="auto"/>
      </w:pPr>
    </w:p>
    <w:p xmlns:wp14="http://schemas.microsoft.com/office/word/2010/wordml" w:rsidRPr="000811FF" w:rsidR="00D03E25" w:rsidP="0D535653" w:rsidRDefault="00D03E25" w14:paraId="094A8734" wp14:textId="77777777" wp14:noSpellErr="1">
      <w:pPr>
        <w:spacing w:line="360" w:lineRule="auto"/>
        <w:rPr>
          <w:b w:val="1"/>
          <w:bCs w:val="1"/>
          <w:lang w:val="es-ES"/>
        </w:rPr>
      </w:pPr>
      <w:r w:rsidRPr="0D535653" w:rsidR="00D03E25">
        <w:rPr>
          <w:b w:val="1"/>
          <w:bCs w:val="1"/>
          <w:lang w:val="es-ES"/>
        </w:rPr>
        <w:t xml:space="preserve">Nota respecto al resto de operaciones relacionadas con la carga, en especial, una operación de canje venta o modificación de las zonas tarifarias de un título. La realización de esta operación solo se permitirá si tras la ejecución de </w:t>
      </w:r>
      <w:r w:rsidRPr="0D535653" w:rsidR="00D03E25">
        <w:rPr>
          <w:b w:val="1"/>
          <w:bCs w:val="1"/>
          <w:lang w:val="es-ES"/>
        </w:rPr>
        <w:t>la misma</w:t>
      </w:r>
      <w:r w:rsidRPr="0D535653" w:rsidR="00D03E25">
        <w:rPr>
          <w:b w:val="1"/>
          <w:bCs w:val="1"/>
          <w:lang w:val="es-ES"/>
        </w:rPr>
        <w:t xml:space="preserve"> no se rompen las reglas de coexistencia que se han definido.</w:t>
      </w:r>
    </w:p>
    <w:p xmlns:wp14="http://schemas.microsoft.com/office/word/2010/wordml" w:rsidRPr="009059CA" w:rsidR="00D03E25" w:rsidP="00D03E25" w:rsidRDefault="00D03E25" w14:paraId="637805D2" wp14:textId="77777777">
      <w:pPr>
        <w:pStyle w:val="Prrafodelista"/>
        <w:spacing w:line="360" w:lineRule="auto"/>
        <w:rPr>
          <w:b/>
        </w:rPr>
      </w:pPr>
    </w:p>
    <w:p xmlns:wp14="http://schemas.microsoft.com/office/word/2010/wordml" w:rsidRPr="000811FF" w:rsidR="00D03E25" w:rsidP="00D03E25" w:rsidRDefault="00D03E25" w14:paraId="2CF32644" wp14:textId="77777777" wp14:noSpellErr="1">
      <w:pPr>
        <w:pStyle w:val="Ttulo1"/>
        <w:widowControl w:val="1"/>
        <w:tabs>
          <w:tab w:val="num" w:pos="360"/>
        </w:tabs>
        <w:autoSpaceDE/>
        <w:autoSpaceDN/>
        <w:adjustRightInd/>
        <w:spacing w:before="240" w:after="240"/>
        <w:ind w:right="0"/>
      </w:pPr>
      <w:bookmarkStart w:name="_Toc489522333" w:id="8"/>
      <w:r w:rsidRPr="0D535653" w:rsidR="00D03E25">
        <w:rPr>
          <w:lang w:val="es-ES"/>
        </w:rPr>
        <w:t xml:space="preserve">Reutilización </w:t>
      </w:r>
      <w:r w:rsidRPr="0D535653" w:rsidR="00D03E25">
        <w:rPr>
          <w:lang w:val="es-ES"/>
        </w:rPr>
        <w:t>de  posiciones</w:t>
      </w:r>
      <w:r w:rsidRPr="0D535653" w:rsidR="00D03E25">
        <w:rPr>
          <w:lang w:val="es-ES"/>
        </w:rPr>
        <w:t xml:space="preserve"> en los procesos de carga/</w:t>
      </w:r>
      <w:r w:rsidRPr="0D535653" w:rsidR="00D03E25">
        <w:rPr>
          <w:lang w:val="es-ES"/>
        </w:rPr>
        <w:t>recarga  y</w:t>
      </w:r>
      <w:r w:rsidRPr="0D535653" w:rsidR="00D03E25">
        <w:rPr>
          <w:lang w:val="es-ES"/>
        </w:rPr>
        <w:t xml:space="preserve"> consulta de saldo (eliminación de títulos caducados no recientemente)</w:t>
      </w:r>
      <w:bookmarkEnd w:id="8"/>
    </w:p>
    <w:p xmlns:wp14="http://schemas.microsoft.com/office/word/2010/wordml" w:rsidRPr="00125AD2" w:rsidR="00D03E25" w:rsidP="00D03E25" w:rsidRDefault="00D03E25" w14:paraId="1721B4FD" wp14:textId="77777777">
      <w:pPr>
        <w:spacing w:line="360" w:lineRule="auto"/>
      </w:pPr>
      <w:r w:rsidRPr="00125AD2">
        <w:t>En una tarjeta vacía, se cargará el título en el primer hueco disponible,</w:t>
      </w:r>
      <w:r w:rsidRPr="00125AD2" w:rsidR="006B0BBD">
        <w:t xml:space="preserve"> es decir, la primera posición. N</w:t>
      </w:r>
      <w:r w:rsidRPr="00125AD2">
        <w:t>o hay que reservar el primer contenedor en tarjetas TTP al abono. Es más, una tarjeta TTP, puede tener hasta tres títulos y ninguno de ellos ser de tipo abono.</w:t>
      </w:r>
      <w:r w:rsidRPr="00125AD2" w:rsidR="004556B7">
        <w:t xml:space="preserve"> Los procesos de recarga se realizarán sobre el mismo contenedor del título origen como se recoge en la documentación del proyecto.</w:t>
      </w:r>
    </w:p>
    <w:p xmlns:wp14="http://schemas.microsoft.com/office/word/2010/wordml" w:rsidR="004556B7" w:rsidP="004556B7" w:rsidRDefault="006B0BBD" w14:paraId="0699D30D" wp14:textId="77777777" wp14:noSpellErr="1">
      <w:pPr>
        <w:spacing w:line="360" w:lineRule="auto"/>
      </w:pPr>
      <w:r w:rsidRPr="0D535653" w:rsidR="006B0BBD">
        <w:rPr>
          <w:lang w:val="es-ES"/>
        </w:rPr>
        <w:t>Antes de utilizar un nuevo contenedor de la tarjeta para cargar un título, hay que revisar si es posible</w:t>
      </w:r>
      <w:r w:rsidRPr="0D535653" w:rsidR="004556B7">
        <w:rPr>
          <w:lang w:val="es-ES"/>
        </w:rPr>
        <w:t xml:space="preserve"> reutilizar algún contenedor </w:t>
      </w:r>
      <w:r w:rsidRPr="0D535653" w:rsidR="006B0BBD">
        <w:rPr>
          <w:lang w:val="es-ES"/>
        </w:rPr>
        <w:t>usado.</w:t>
      </w:r>
      <w:r w:rsidRPr="0D535653" w:rsidR="004556B7">
        <w:rPr>
          <w:lang w:val="es-ES"/>
        </w:rPr>
        <w:t xml:space="preserve"> Un contenedor con un título no vigente, es decir, caducado o agotado bien por el consumo de las unidades de viajes o días de uso, es </w:t>
      </w:r>
      <w:r w:rsidRPr="0D535653" w:rsidR="004556B7">
        <w:rPr>
          <w:lang w:val="es-ES"/>
        </w:rPr>
        <w:t>candidato a ser reutilizado</w:t>
      </w:r>
      <w:r w:rsidRPr="0D535653" w:rsidR="004556B7">
        <w:rPr>
          <w:lang w:val="es-ES"/>
        </w:rPr>
        <w:t>.</w:t>
      </w:r>
    </w:p>
    <w:p xmlns:wp14="http://schemas.microsoft.com/office/word/2010/wordml" w:rsidRPr="00125AD2" w:rsidR="00F1671F" w:rsidP="004556B7" w:rsidRDefault="00F1671F" w14:paraId="463F29E8" wp14:textId="77777777">
      <w:pPr>
        <w:spacing w:line="360" w:lineRule="auto"/>
      </w:pPr>
    </w:p>
    <w:p xmlns:wp14="http://schemas.microsoft.com/office/word/2010/wordml" w:rsidRPr="00125AD2" w:rsidR="004556B7" w:rsidP="004556B7" w:rsidRDefault="004556B7" w14:paraId="68701FD9" wp14:textId="77777777" wp14:noSpellErr="1">
      <w:pPr>
        <w:spacing w:line="360" w:lineRule="auto"/>
      </w:pPr>
      <w:r w:rsidRPr="0D535653" w:rsidR="004556B7">
        <w:rPr>
          <w:lang w:val="es-ES"/>
        </w:rPr>
        <w:t xml:space="preserve">Si el título a cargar </w:t>
      </w:r>
      <w:r w:rsidRPr="0D535653" w:rsidR="004556B7">
        <w:rPr>
          <w:lang w:val="es-ES"/>
        </w:rPr>
        <w:t xml:space="preserve">es </w:t>
      </w:r>
      <w:r w:rsidRPr="0D535653" w:rsidR="005C5E74">
        <w:rPr>
          <w:lang w:val="es-ES"/>
        </w:rPr>
        <w:t xml:space="preserve"> el</w:t>
      </w:r>
      <w:r w:rsidRPr="0D535653" w:rsidR="005C5E74">
        <w:rPr>
          <w:lang w:val="es-ES"/>
        </w:rPr>
        <w:t xml:space="preserve"> mismo o de la misma</w:t>
      </w:r>
      <w:r w:rsidRPr="0D535653" w:rsidR="004556B7">
        <w:rPr>
          <w:lang w:val="es-ES"/>
        </w:rPr>
        <w:t xml:space="preserve"> </w:t>
      </w:r>
      <w:r w:rsidRPr="0D535653" w:rsidR="005C5E74">
        <w:rPr>
          <w:lang w:val="es-ES"/>
        </w:rPr>
        <w:t xml:space="preserve">naturaleza </w:t>
      </w:r>
      <w:r w:rsidRPr="0D535653" w:rsidR="004556B7">
        <w:rPr>
          <w:lang w:val="es-ES"/>
        </w:rPr>
        <w:t xml:space="preserve">que </w:t>
      </w:r>
      <w:r w:rsidRPr="0D535653" w:rsidR="004556B7">
        <w:rPr>
          <w:lang w:val="es-ES"/>
        </w:rPr>
        <w:t xml:space="preserve">uno </w:t>
      </w:r>
      <w:r w:rsidRPr="0D535653" w:rsidR="005C5E74">
        <w:rPr>
          <w:lang w:val="es-ES"/>
        </w:rPr>
        <w:t xml:space="preserve"> ya</w:t>
      </w:r>
      <w:r w:rsidRPr="0D535653" w:rsidR="005C5E74">
        <w:rPr>
          <w:lang w:val="es-ES"/>
        </w:rPr>
        <w:t xml:space="preserve"> existente en</w:t>
      </w:r>
      <w:r w:rsidRPr="0D535653" w:rsidR="004556B7">
        <w:rPr>
          <w:lang w:val="es-ES"/>
        </w:rPr>
        <w:t xml:space="preserve"> la tarjeta</w:t>
      </w:r>
      <w:r w:rsidRPr="0D535653" w:rsidR="005C5E74">
        <w:rPr>
          <w:lang w:val="es-ES"/>
        </w:rPr>
        <w:t>,</w:t>
      </w:r>
      <w:r w:rsidRPr="0D535653" w:rsidR="004556B7">
        <w:rPr>
          <w:lang w:val="es-ES"/>
        </w:rPr>
        <w:t xml:space="preserve"> no vigente</w:t>
      </w:r>
      <w:r w:rsidRPr="0D535653" w:rsidR="005C5E74">
        <w:rPr>
          <w:lang w:val="es-ES"/>
        </w:rPr>
        <w:t xml:space="preserve"> en el momento de la operación,</w:t>
      </w:r>
      <w:r w:rsidRPr="0D535653" w:rsidR="004556B7">
        <w:rPr>
          <w:lang w:val="es-ES"/>
        </w:rPr>
        <w:t xml:space="preserve"> se reutilizará esa posición antes de utilizar una nueva.</w:t>
      </w:r>
      <w:r w:rsidRPr="0D535653" w:rsidR="005C5E74">
        <w:rPr>
          <w:lang w:val="es-ES"/>
        </w:rPr>
        <w:t xml:space="preserve"> </w:t>
      </w:r>
    </w:p>
    <w:p xmlns:wp14="http://schemas.microsoft.com/office/word/2010/wordml" w:rsidRPr="00125AD2" w:rsidR="0067776D" w:rsidP="0067776D" w:rsidRDefault="005C5E74" w14:paraId="73170F29" wp14:textId="77777777">
      <w:pPr>
        <w:spacing w:line="360" w:lineRule="auto"/>
      </w:pPr>
      <w:r w:rsidRPr="00125AD2">
        <w:t>Se entiende del mismo tipo a efectos de reutilización</w:t>
      </w:r>
    </w:p>
    <w:p xmlns:wp14="http://schemas.microsoft.com/office/word/2010/wordml" w:rsidRPr="00125AD2" w:rsidR="005C5E74" w:rsidP="003B236B" w:rsidRDefault="005C5E74" w14:paraId="34F261DE" wp14:textId="77777777">
      <w:pPr>
        <w:pStyle w:val="Prrafodelista"/>
        <w:numPr>
          <w:ilvl w:val="0"/>
          <w:numId w:val="26"/>
        </w:numPr>
        <w:spacing w:line="360" w:lineRule="auto"/>
        <w:rPr>
          <w:rFonts w:ascii="Arial Narrow" w:hAnsi="Arial Narrow"/>
        </w:rPr>
      </w:pPr>
      <w:r w:rsidRPr="00125AD2">
        <w:rPr>
          <w:rFonts w:ascii="Arial Narrow" w:hAnsi="Arial Narrow"/>
        </w:rPr>
        <w:t xml:space="preserve">Abono zonal, </w:t>
      </w:r>
      <w:proofErr w:type="spellStart"/>
      <w:r w:rsidRPr="00125AD2">
        <w:rPr>
          <w:rFonts w:ascii="Arial Narrow" w:hAnsi="Arial Narrow"/>
        </w:rPr>
        <w:t>interzonal</w:t>
      </w:r>
      <w:proofErr w:type="spellEnd"/>
      <w:r w:rsidRPr="00125AD2">
        <w:rPr>
          <w:rFonts w:ascii="Arial Narrow" w:hAnsi="Arial Narrow"/>
        </w:rPr>
        <w:t xml:space="preserve"> y los tarifas planas.</w:t>
      </w:r>
    </w:p>
    <w:p xmlns:wp14="http://schemas.microsoft.com/office/word/2010/wordml" w:rsidRPr="00125AD2" w:rsidR="005C5E74" w:rsidP="003B236B" w:rsidRDefault="005C5E74" w14:paraId="1551E32B" wp14:textId="77777777">
      <w:pPr>
        <w:pStyle w:val="Prrafodelista"/>
        <w:numPr>
          <w:ilvl w:val="0"/>
          <w:numId w:val="26"/>
        </w:numPr>
        <w:spacing w:line="360" w:lineRule="auto"/>
        <w:rPr>
          <w:rFonts w:ascii="Arial Narrow" w:hAnsi="Arial Narrow"/>
        </w:rPr>
      </w:pPr>
      <w:r w:rsidRPr="00125AD2">
        <w:rPr>
          <w:rFonts w:ascii="Arial Narrow" w:hAnsi="Arial Narrow"/>
        </w:rPr>
        <w:t>Turistucos.1,2,3,4,5,y 7 (A y T)</w:t>
      </w:r>
    </w:p>
    <w:p xmlns:wp14="http://schemas.microsoft.com/office/word/2010/wordml" w:rsidRPr="00125AD2" w:rsidR="005C5E74" w:rsidP="003B236B" w:rsidRDefault="005C5E74" w14:paraId="11BC7520" wp14:textId="77777777">
      <w:pPr>
        <w:pStyle w:val="Prrafodelista"/>
        <w:numPr>
          <w:ilvl w:val="0"/>
          <w:numId w:val="26"/>
        </w:numPr>
        <w:spacing w:line="360" w:lineRule="auto"/>
        <w:rPr>
          <w:rFonts w:ascii="Arial Narrow" w:hAnsi="Arial Narrow"/>
        </w:rPr>
      </w:pPr>
      <w:proofErr w:type="spellStart"/>
      <w:r w:rsidRPr="00125AD2">
        <w:rPr>
          <w:rFonts w:ascii="Arial Narrow" w:hAnsi="Arial Narrow"/>
        </w:rPr>
        <w:t>Bonobuses</w:t>
      </w:r>
      <w:proofErr w:type="spellEnd"/>
    </w:p>
    <w:p xmlns:wp14="http://schemas.microsoft.com/office/word/2010/wordml" w:rsidRPr="00125AD2" w:rsidR="0067776D" w:rsidP="003B236B" w:rsidRDefault="005C5E74" w14:paraId="3169EACC" wp14:textId="77777777">
      <w:pPr>
        <w:pStyle w:val="Prrafodelista"/>
        <w:numPr>
          <w:ilvl w:val="0"/>
          <w:numId w:val="26"/>
        </w:numPr>
        <w:spacing w:line="360" w:lineRule="auto"/>
        <w:rPr>
          <w:rFonts w:ascii="Arial Narrow" w:hAnsi="Arial Narrow"/>
        </w:rPr>
      </w:pPr>
      <w:r w:rsidRPr="00125AD2">
        <w:rPr>
          <w:rFonts w:ascii="Arial Narrow" w:hAnsi="Arial Narrow"/>
        </w:rPr>
        <w:t xml:space="preserve">Sencillo Metro Madrid por tramos ( 5, 6, 7, 8, 9, 10 o más estaciones). </w:t>
      </w:r>
    </w:p>
    <w:p xmlns:wp14="http://schemas.microsoft.com/office/word/2010/wordml" w:rsidRPr="00125AD2" w:rsidR="005C5E74" w:rsidP="004556B7" w:rsidRDefault="005C5E74" w14:paraId="03A4A049" wp14:textId="77777777">
      <w:pPr>
        <w:spacing w:line="360" w:lineRule="auto"/>
      </w:pPr>
      <w:r w:rsidRPr="00125AD2">
        <w:t>El resto se tratan individualmente.</w:t>
      </w:r>
    </w:p>
    <w:p xmlns:wp14="http://schemas.microsoft.com/office/word/2010/wordml" w:rsidR="003B236B" w:rsidP="004556B7" w:rsidRDefault="003B236B" w14:paraId="23C951D7" wp14:textId="77777777">
      <w:pPr>
        <w:spacing w:line="360" w:lineRule="auto"/>
      </w:pPr>
      <w:r w:rsidRPr="0D535653" w:rsidR="003B236B">
        <w:rPr>
          <w:lang w:val="es-ES"/>
        </w:rPr>
        <w:t xml:space="preserve">Ejemplo un </w:t>
      </w:r>
      <w:r w:rsidRPr="0D535653" w:rsidR="003B236B">
        <w:rPr>
          <w:lang w:val="es-ES"/>
        </w:rPr>
        <w:t>Bonobus</w:t>
      </w:r>
      <w:r w:rsidRPr="0D535653" w:rsidR="003B236B">
        <w:rPr>
          <w:lang w:val="es-ES"/>
        </w:rPr>
        <w:t xml:space="preserve"> B3 sobre un </w:t>
      </w:r>
      <w:r w:rsidRPr="0D535653" w:rsidR="003B236B">
        <w:rPr>
          <w:lang w:val="es-ES"/>
        </w:rPr>
        <w:t>B</w:t>
      </w:r>
      <w:r w:rsidRPr="0D535653" w:rsidR="005C5E74">
        <w:rPr>
          <w:lang w:val="es-ES"/>
        </w:rPr>
        <w:t>onobus</w:t>
      </w:r>
      <w:r w:rsidRPr="0D535653" w:rsidR="005C5E74">
        <w:rPr>
          <w:lang w:val="es-ES"/>
        </w:rPr>
        <w:t xml:space="preserve"> B2</w:t>
      </w:r>
      <w:r w:rsidRPr="0D535653" w:rsidR="00125AD2">
        <w:rPr>
          <w:lang w:val="es-ES"/>
        </w:rPr>
        <w:t xml:space="preserve">, </w:t>
      </w:r>
      <w:r w:rsidRPr="0D535653" w:rsidR="00125AD2">
        <w:rPr>
          <w:lang w:val="es-ES"/>
        </w:rPr>
        <w:t>un tercera edad</w:t>
      </w:r>
      <w:r w:rsidRPr="0D535653" w:rsidR="00125AD2">
        <w:rPr>
          <w:lang w:val="es-ES"/>
        </w:rPr>
        <w:t xml:space="preserve"> tarifa plana sobre un abono normal B3, u</w:t>
      </w:r>
      <w:r w:rsidRPr="0D535653" w:rsidR="001F19C4">
        <w:rPr>
          <w:lang w:val="es-ES"/>
        </w:rPr>
        <w:t>n</w:t>
      </w:r>
      <w:r w:rsidRPr="0D535653" w:rsidR="000A66F5">
        <w:rPr>
          <w:lang w:val="es-ES"/>
        </w:rPr>
        <w:t xml:space="preserve"> abono B1-B2 sobre un abono B</w:t>
      </w:r>
      <w:r w:rsidRPr="0D535653" w:rsidR="000A66F5">
        <w:rPr>
          <w:lang w:val="es-ES"/>
        </w:rPr>
        <w:t>1,</w:t>
      </w:r>
      <w:r w:rsidRPr="0D535653" w:rsidR="00125AD2">
        <w:rPr>
          <w:lang w:val="es-ES"/>
        </w:rPr>
        <w:t>un</w:t>
      </w:r>
      <w:r w:rsidRPr="0D535653" w:rsidR="00125AD2">
        <w:rPr>
          <w:lang w:val="es-ES"/>
        </w:rPr>
        <w:t xml:space="preserve"> sencillo Metro Madrid 8 estaciones, sobre 2 sencillos </w:t>
      </w:r>
      <w:r w:rsidRPr="0D535653" w:rsidR="00125AD2">
        <w:rPr>
          <w:lang w:val="es-ES"/>
        </w:rPr>
        <w:t>MetroMad</w:t>
      </w:r>
      <w:r w:rsidRPr="0D535653" w:rsidR="001F19C4">
        <w:rPr>
          <w:lang w:val="es-ES"/>
        </w:rPr>
        <w:t>rid</w:t>
      </w:r>
      <w:r w:rsidRPr="0D535653" w:rsidR="001F19C4">
        <w:rPr>
          <w:lang w:val="es-ES"/>
        </w:rPr>
        <w:t xml:space="preserve"> 5 estaciones con suplemento, un turístico de 1 día sobre un turístico de 3 días</w:t>
      </w:r>
    </w:p>
    <w:p xmlns:wp14="http://schemas.microsoft.com/office/word/2010/wordml" w:rsidR="00125AD2" w:rsidP="004556B7" w:rsidRDefault="00125AD2" w14:paraId="447FA1A2" wp14:textId="77777777">
      <w:pPr>
        <w:spacing w:line="360" w:lineRule="auto"/>
      </w:pPr>
      <w:r w:rsidRPr="0D535653" w:rsidR="00125AD2">
        <w:rPr>
          <w:lang w:val="es-ES"/>
        </w:rPr>
        <w:t xml:space="preserve">Si el título a cargar no es coincidente ni en título ni en naturaleza con ninguno, y existe un hueco </w:t>
      </w:r>
      <w:r w:rsidRPr="0D535653" w:rsidR="00F1671F">
        <w:rPr>
          <w:lang w:val="es-ES"/>
        </w:rPr>
        <w:t>vacio</w:t>
      </w:r>
      <w:r w:rsidRPr="0D535653" w:rsidR="00125AD2">
        <w:rPr>
          <w:lang w:val="es-ES"/>
        </w:rPr>
        <w:t>, se utilizará un nuevo contenedor.</w:t>
      </w:r>
    </w:p>
    <w:p xmlns:wp14="http://schemas.microsoft.com/office/word/2010/wordml" w:rsidR="00125AD2" w:rsidP="00125AD2" w:rsidRDefault="00125AD2" w14:paraId="42FB7F79" wp14:textId="77777777">
      <w:pPr>
        <w:spacing w:line="360" w:lineRule="auto"/>
      </w:pPr>
      <w:r w:rsidRPr="0D535653" w:rsidR="00125AD2">
        <w:rPr>
          <w:lang w:val="es-ES"/>
        </w:rPr>
        <w:t xml:space="preserve">Si el título a cargar no es coincidente ni en título ni en naturaleza con ninguno, y no hay ningún hueco </w:t>
      </w:r>
      <w:r w:rsidRPr="0D535653" w:rsidR="00F1671F">
        <w:rPr>
          <w:lang w:val="es-ES"/>
        </w:rPr>
        <w:t>vacio</w:t>
      </w:r>
      <w:r w:rsidRPr="0D535653" w:rsidR="000A66F5">
        <w:rPr>
          <w:lang w:val="es-ES"/>
        </w:rPr>
        <w:t xml:space="preserve"> y ha transcurrido en algún contenedor </w:t>
      </w:r>
      <w:r w:rsidRPr="0D535653" w:rsidR="001F19C4">
        <w:rPr>
          <w:lang w:val="es-ES"/>
        </w:rPr>
        <w:t xml:space="preserve"> </w:t>
      </w:r>
      <w:r w:rsidRPr="0D535653" w:rsidR="000A66F5">
        <w:rPr>
          <w:lang w:val="es-ES"/>
        </w:rPr>
        <w:t>TMinDelete</w:t>
      </w:r>
      <w:r w:rsidRPr="0D535653" w:rsidR="000A66F5">
        <w:rPr>
          <w:lang w:val="es-ES"/>
        </w:rPr>
        <w:t>( véase</w:t>
      </w:r>
      <w:r w:rsidRPr="0D535653" w:rsidR="000A66F5">
        <w:rPr>
          <w:lang w:val="es-ES"/>
        </w:rPr>
        <w:t xml:space="preserve">  el siguiente </w:t>
      </w:r>
      <w:r w:rsidRPr="0D535653" w:rsidR="00F1671F">
        <w:rPr>
          <w:lang w:val="es-ES"/>
        </w:rPr>
        <w:t>párrafo</w:t>
      </w:r>
      <w:r w:rsidRPr="0D535653" w:rsidR="000A66F5">
        <w:rPr>
          <w:lang w:val="es-ES"/>
        </w:rPr>
        <w:t>) se utilizará esta posición</w:t>
      </w:r>
      <w:r w:rsidRPr="0D535653" w:rsidR="00647DA0">
        <w:rPr>
          <w:lang w:val="es-ES"/>
        </w:rPr>
        <w:t>.</w:t>
      </w:r>
      <w:r w:rsidRPr="0D535653" w:rsidR="00647DA0">
        <w:rPr>
          <w:lang w:val="es-ES"/>
        </w:rPr>
        <w:t xml:space="preserve"> </w:t>
      </w:r>
      <w:r w:rsidRPr="0D535653" w:rsidR="00647DA0">
        <w:rPr>
          <w:lang w:val="es-ES"/>
        </w:rPr>
        <w:t xml:space="preserve">Si el título a cargar no es coincidente ni en título ni en naturaleza con ninguno, y no hay ningún hueco </w:t>
      </w:r>
      <w:r w:rsidRPr="0D535653" w:rsidR="00F1671F">
        <w:rPr>
          <w:lang w:val="es-ES"/>
        </w:rPr>
        <w:t>vacío</w:t>
      </w:r>
      <w:r w:rsidRPr="0D535653" w:rsidR="00647DA0">
        <w:rPr>
          <w:lang w:val="es-ES"/>
        </w:rPr>
        <w:t xml:space="preserve"> y no ha transcurrido el </w:t>
      </w:r>
      <w:r w:rsidRPr="0D535653" w:rsidR="00F1671F">
        <w:rPr>
          <w:lang w:val="es-ES"/>
        </w:rPr>
        <w:t>parámetro</w:t>
      </w:r>
      <w:r w:rsidRPr="0D535653" w:rsidR="00647DA0">
        <w:rPr>
          <w:lang w:val="es-ES"/>
        </w:rPr>
        <w:t xml:space="preserve">  </w:t>
      </w:r>
      <w:r w:rsidRPr="0D535653" w:rsidR="00647DA0">
        <w:rPr>
          <w:lang w:val="es-ES"/>
        </w:rPr>
        <w:t>TMinDelete</w:t>
      </w:r>
      <w:r w:rsidRPr="0D535653" w:rsidR="00F1671F">
        <w:rPr>
          <w:lang w:val="es-ES"/>
        </w:rPr>
        <w:t xml:space="preserve"> se utilizará la primera posición disponible.</w:t>
      </w:r>
    </w:p>
    <w:p xmlns:wp14="http://schemas.microsoft.com/office/word/2010/wordml" w:rsidR="000A66F5" w:rsidP="00125AD2" w:rsidRDefault="000A66F5" w14:paraId="3B7B4B86" wp14:textId="77777777">
      <w:pPr>
        <w:spacing w:line="360" w:lineRule="auto"/>
      </w:pPr>
    </w:p>
    <w:p xmlns:wp14="http://schemas.microsoft.com/office/word/2010/wordml" w:rsidRPr="001F19C4" w:rsidR="00D03E25" w:rsidP="00D03E25" w:rsidRDefault="00D03E25" w14:paraId="48EF3E0C" wp14:textId="77777777">
      <w:pPr>
        <w:spacing w:line="360" w:lineRule="auto"/>
      </w:pPr>
      <w:r w:rsidRPr="0D535653" w:rsidR="00D03E25">
        <w:rPr>
          <w:lang w:val="es-ES"/>
        </w:rPr>
        <w:t>Para facilitar las consultas de saldo se borrarán los títulos que lleven tiempo ya caduc</w:t>
      </w:r>
      <w:r w:rsidRPr="0D535653" w:rsidR="001A1C8D">
        <w:rPr>
          <w:lang w:val="es-ES"/>
        </w:rPr>
        <w:t xml:space="preserve">ados, con objeto de no mostrar </w:t>
      </w:r>
      <w:r w:rsidRPr="0D535653" w:rsidR="00D03E25">
        <w:rPr>
          <w:lang w:val="es-ES"/>
        </w:rPr>
        <w:t xml:space="preserve">indefinidamente un título que, por ejemplo, el usuario compró ocasionalmente hace un año. Para ello se </w:t>
      </w:r>
      <w:r w:rsidRPr="0D535653" w:rsidR="00D03E25">
        <w:rPr>
          <w:lang w:val="es-ES"/>
        </w:rPr>
        <w:t>define  en</w:t>
      </w:r>
      <w:r w:rsidRPr="0D535653" w:rsidR="00D03E25">
        <w:rPr>
          <w:lang w:val="es-ES"/>
        </w:rPr>
        <w:t xml:space="preserve"> el Fichero de propiedades B5</w:t>
      </w:r>
      <w:r w:rsidRPr="0D535653" w:rsidR="005923CF">
        <w:rPr>
          <w:lang w:val="es-ES"/>
        </w:rPr>
        <w:t>, el parámetro</w:t>
      </w:r>
      <w:r w:rsidRPr="0D535653" w:rsidR="00D03E25">
        <w:rPr>
          <w:lang w:val="es-ES"/>
        </w:rPr>
        <w:t xml:space="preserve"> </w:t>
      </w:r>
      <w:r w:rsidRPr="0D535653" w:rsidR="00D03E25">
        <w:rPr>
          <w:lang w:val="es-ES"/>
        </w:rPr>
        <w:t>TMinDelete</w:t>
      </w:r>
      <w:r w:rsidRPr="0D535653" w:rsidR="00D03E25">
        <w:rPr>
          <w:lang w:val="es-ES"/>
        </w:rPr>
        <w:t xml:space="preserve"> que especifica el periodo mínimo que debe esperarse para que una vez agotado o caducado un título deba borrarse. Inicialmente este tiempo se fija a 40 días.</w:t>
      </w:r>
    </w:p>
    <w:p xmlns:wp14="http://schemas.microsoft.com/office/word/2010/wordml" w:rsidRPr="00F43F6B" w:rsidR="00684703" w:rsidP="00D03E25" w:rsidRDefault="00684703" w14:paraId="3A0FF5F2" wp14:textId="77777777">
      <w:pPr>
        <w:spacing w:line="360" w:lineRule="auto"/>
        <w:rPr>
          <w:color w:val="FF0000"/>
        </w:rPr>
      </w:pPr>
    </w:p>
    <w:p xmlns:wp14="http://schemas.microsoft.com/office/word/2010/wordml" w:rsidRPr="00F43F6B" w:rsidR="00684703" w:rsidP="00D03E25" w:rsidRDefault="00684703" w14:paraId="5630AD66" wp14:textId="77777777">
      <w:pPr>
        <w:spacing w:line="360" w:lineRule="auto"/>
        <w:rPr>
          <w:color w:val="FF0000"/>
        </w:rPr>
      </w:pPr>
    </w:p>
    <w:p xmlns:wp14="http://schemas.microsoft.com/office/word/2010/wordml" w:rsidR="00684703" w:rsidP="00D03E25" w:rsidRDefault="00684703" w14:paraId="61829076" wp14:textId="77777777">
      <w:pPr>
        <w:spacing w:line="360" w:lineRule="auto"/>
      </w:pPr>
    </w:p>
    <w:p xmlns:wp14="http://schemas.microsoft.com/office/word/2010/wordml" w:rsidRPr="003D191D" w:rsidR="00684703" w:rsidP="00D03E25" w:rsidRDefault="00684703" w14:paraId="2BA226A1" wp14:textId="77777777">
      <w:pPr>
        <w:spacing w:line="360" w:lineRule="auto"/>
      </w:pPr>
    </w:p>
    <w:p xmlns:wp14="http://schemas.microsoft.com/office/word/2010/wordml" w:rsidR="00D03E25" w:rsidP="00D03E25" w:rsidRDefault="00D03E25" w14:paraId="2A916A66" wp14:textId="77777777">
      <w:pPr>
        <w:pStyle w:val="Ttulo1"/>
        <w:widowControl/>
        <w:tabs>
          <w:tab w:val="num" w:pos="360"/>
        </w:tabs>
        <w:autoSpaceDE/>
        <w:autoSpaceDN/>
        <w:adjustRightInd/>
        <w:spacing w:before="240" w:after="240"/>
        <w:ind w:right="0"/>
      </w:pPr>
      <w:bookmarkStart w:name="_Toc489522334" w:id="9"/>
      <w:r>
        <w:t>Resumen de Fases</w:t>
      </w:r>
      <w:bookmarkEnd w:id="9"/>
    </w:p>
    <w:p xmlns:wp14="http://schemas.microsoft.com/office/word/2010/wordml" w:rsidRPr="006429BA" w:rsidR="00D03E25" w:rsidP="00D03E25" w:rsidRDefault="00D03E25" w14:paraId="5BC5F603" wp14:textId="77777777">
      <w:pPr>
        <w:rPr>
          <w:b/>
        </w:rPr>
      </w:pPr>
      <w:r w:rsidRPr="006429BA">
        <w:rPr>
          <w:b/>
        </w:rPr>
        <w:t>FASE 0</w:t>
      </w:r>
    </w:p>
    <w:p xmlns:wp14="http://schemas.microsoft.com/office/word/2010/wordml" w:rsidRPr="009D5A12" w:rsidR="00D03E25" w:rsidP="00D03E25" w:rsidRDefault="00D03E25" w14:paraId="4DFAC990" wp14:textId="77777777">
      <w:pPr>
        <w:spacing w:line="360" w:lineRule="auto"/>
      </w:pPr>
      <w:r w:rsidRPr="009D5A12">
        <w:t xml:space="preserve">Puesta en producción 7 de julio de 2017. LANZAMIENTO TARJETA MULTI </w:t>
      </w:r>
      <w:r>
        <w:t xml:space="preserve">alternancia para colectivos bonificados de abonos con títulos de 10 viajes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131"/>
        <w:gridCol w:w="4923"/>
      </w:tblGrid>
      <w:tr xmlns:wp14="http://schemas.microsoft.com/office/word/2010/wordml" w:rsidR="00D03E25" w:rsidTr="0D535653" w14:paraId="1C2F2465" wp14:textId="77777777">
        <w:trPr>
          <w:trHeight w:val="1887"/>
        </w:trPr>
        <w:tc>
          <w:tcPr>
            <w:tcW w:w="3539" w:type="dxa"/>
            <w:tcMar/>
          </w:tcPr>
          <w:p w:rsidR="00D03E25" w:rsidP="006B0BBD" w:rsidRDefault="0008708D" w14:paraId="17AD93B2" wp14:textId="77777777">
            <w:pPr>
              <w:spacing w:line="360" w:lineRule="auto"/>
            </w:pPr>
            <w:r>
              <w:object w:dxaOrig="4632" w:dyaOrig="3002" w14:anchorId="1978B454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_x0000_i1025" style="width:195.85pt;height:126.7pt" o:ole="" type="#_x0000_t75">
                  <v:imagedata o:title="" r:id="rId9"/>
                </v:shape>
                <o:OLEObject Type="Embed" ProgID="SmartDraw.2" ShapeID="_x0000_i1025" DrawAspect="Content" ObjectID="_1645250265" r:id="rId10"/>
              </w:object>
            </w:r>
          </w:p>
        </w:tc>
        <w:tc>
          <w:tcPr>
            <w:tcW w:w="5515" w:type="dxa"/>
            <w:tcMar/>
          </w:tcPr>
          <w:p w:rsidR="00D03E25" w:rsidP="006B0BBD" w:rsidRDefault="00D03E25" w14:paraId="5E483963" wp14:textId="77777777">
            <w:r w:rsidRPr="00692EBE">
              <w:t>En</w:t>
            </w:r>
            <w:r w:rsidRPr="002D662C">
              <w:rPr>
                <w:b/>
              </w:rPr>
              <w:t xml:space="preserve"> </w:t>
            </w:r>
            <w:r>
              <w:t>TTP, distinción en función del colectivo del usuario.</w:t>
            </w:r>
          </w:p>
          <w:p w:rsidR="00D03E25" w:rsidP="006B0BBD" w:rsidRDefault="00D03E25" w14:paraId="4EFE0112" wp14:textId="77777777">
            <w:r w:rsidRPr="0D535653" w:rsidR="00D03E25">
              <w:rPr>
                <w:lang w:val="es-ES"/>
              </w:rPr>
              <w:t>C</w:t>
            </w:r>
            <w:r w:rsidRPr="0D535653" w:rsidR="00D03E25">
              <w:rPr>
                <w:lang w:val="es-ES"/>
              </w:rPr>
              <w:t xml:space="preserve">olectivos </w:t>
            </w:r>
            <w:r w:rsidRPr="0D535653" w:rsidR="00D03E25">
              <w:rPr>
                <w:lang w:val="es-ES"/>
              </w:rPr>
              <w:t>bonificados</w:t>
            </w:r>
            <w:r w:rsidRPr="0D535653" w:rsidR="00D03E25">
              <w:rPr>
                <w:rFonts w:ascii="Wingdings" w:hAnsi="Wingdings" w:eastAsia="Wingdings" w:cs="Wingdings"/>
                <w:lang w:val="es-ES"/>
              </w:rPr>
              <w:t>à</w:t>
            </w:r>
            <w:r w:rsidRPr="0D535653" w:rsidR="00D03E25">
              <w:rPr>
                <w:lang w:val="es-ES"/>
              </w:rPr>
              <w:t xml:space="preserve"> alternancia entre abonos y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>/sencillos ferroviarios máximo</w:t>
            </w:r>
            <w:r w:rsidRPr="0D535653" w:rsidR="00095547">
              <w:rPr>
                <w:lang w:val="es-ES"/>
              </w:rPr>
              <w:t xml:space="preserve"> 2</w:t>
            </w:r>
            <w:r w:rsidRPr="0D535653" w:rsidR="00D03E25">
              <w:rPr>
                <w:lang w:val="es-ES"/>
              </w:rPr>
              <w:t xml:space="preserve"> títulos con sus recargas correspondientes; uno de tipo ferroviario ya sea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 xml:space="preserve"> o unidades de sencillos y otro de tipo autobús. Nótese</w:t>
            </w:r>
            <w:r w:rsidRPr="0D535653" w:rsidR="0010369C">
              <w:rPr>
                <w:lang w:val="es-ES"/>
              </w:rPr>
              <w:t xml:space="preserve"> que el </w:t>
            </w:r>
            <w:r w:rsidRPr="0D535653" w:rsidR="0010369C">
              <w:rPr>
                <w:lang w:val="es-ES"/>
              </w:rPr>
              <w:t>Metrobus</w:t>
            </w:r>
            <w:r w:rsidRPr="0D535653" w:rsidR="0010369C">
              <w:rPr>
                <w:lang w:val="es-ES"/>
              </w:rPr>
              <w:t xml:space="preserve"> a efectos de cómputo en esta fase serí</w:t>
            </w:r>
            <w:r w:rsidRPr="0D535653" w:rsidR="00D03E25">
              <w:rPr>
                <w:lang w:val="es-ES"/>
              </w:rPr>
              <w:t xml:space="preserve">a ferroviario. Permite    la convivencia del </w:t>
            </w:r>
            <w:r w:rsidRPr="0D535653" w:rsidR="00D03E25">
              <w:rPr>
                <w:lang w:val="es-ES"/>
              </w:rPr>
              <w:t>Metrobus</w:t>
            </w:r>
            <w:r w:rsidRPr="0D535653" w:rsidR="00D03E25">
              <w:rPr>
                <w:lang w:val="es-ES"/>
              </w:rPr>
              <w:t xml:space="preserve"> con un </w:t>
            </w:r>
            <w:r w:rsidRPr="0D535653" w:rsidR="00D03E25">
              <w:rPr>
                <w:lang w:val="es-ES"/>
              </w:rPr>
              <w:t>bonobus</w:t>
            </w:r>
            <w:r w:rsidRPr="0D535653" w:rsidR="00D03E25">
              <w:rPr>
                <w:lang w:val="es-ES"/>
              </w:rPr>
              <w:t>.</w:t>
            </w:r>
          </w:p>
          <w:p w:rsidR="00D03E25" w:rsidP="006B0BBD" w:rsidRDefault="00D03E25" w14:paraId="705C0F5F" wp14:textId="77777777" wp14:noSpellErr="1">
            <w:r w:rsidRPr="0D535653" w:rsidR="00D03E25">
              <w:rPr>
                <w:lang w:val="es-ES"/>
              </w:rPr>
              <w:t>C</w:t>
            </w:r>
            <w:r w:rsidRPr="0D535653" w:rsidR="00D03E25">
              <w:rPr>
                <w:lang w:val="es-ES"/>
              </w:rPr>
              <w:t xml:space="preserve">olectivo sin </w:t>
            </w:r>
            <w:r w:rsidRPr="0D535653" w:rsidR="00D03E25">
              <w:rPr>
                <w:lang w:val="es-ES"/>
              </w:rPr>
              <w:t>bonificar</w:t>
            </w:r>
            <w:r w:rsidRPr="0D535653" w:rsidR="00D03E25">
              <w:rPr>
                <w:rFonts w:ascii="Wingdings" w:hAnsi="Wingdings" w:eastAsia="Wingdings" w:cs="Wingdings"/>
                <w:lang w:val="es-ES"/>
              </w:rPr>
              <w:t>à</w:t>
            </w:r>
            <w:r w:rsidRPr="0D535653" w:rsidR="00D03E25">
              <w:rPr>
                <w:lang w:val="es-ES"/>
              </w:rPr>
              <w:t xml:space="preserve"> </w:t>
            </w:r>
            <w:r w:rsidRPr="0D535653" w:rsidR="00D03E25">
              <w:rPr>
                <w:lang w:val="es-ES"/>
              </w:rPr>
              <w:t>solo  se</w:t>
            </w:r>
            <w:r w:rsidRPr="0D535653" w:rsidR="00D03E25">
              <w:rPr>
                <w:lang w:val="es-ES"/>
              </w:rPr>
              <w:t xml:space="preserve"> permite la compra de abonos.</w:t>
            </w:r>
          </w:p>
          <w:p w:rsidR="00D03E25" w:rsidP="006B0BBD" w:rsidRDefault="00D03E25" w14:paraId="0DE4B5B7" wp14:textId="77777777"/>
        </w:tc>
      </w:tr>
      <w:tr xmlns:wp14="http://schemas.microsoft.com/office/word/2010/wordml" w:rsidR="00D03E25" w:rsidTr="0D535653" w14:paraId="38ABA7F5" wp14:textId="77777777">
        <w:trPr>
          <w:trHeight w:val="1861"/>
        </w:trPr>
        <w:tc>
          <w:tcPr>
            <w:tcW w:w="3539" w:type="dxa"/>
            <w:tcMar/>
          </w:tcPr>
          <w:p w:rsidR="00D03E25" w:rsidP="006B0BBD" w:rsidRDefault="00997433" w14:paraId="66204FF1" wp14:textId="77777777">
            <w:pPr>
              <w:spacing w:line="360" w:lineRule="auto"/>
            </w:pPr>
            <w:r>
              <w:object w:dxaOrig="4663" w:dyaOrig="2952" w14:anchorId="5416E8E0">
                <v:shape id="_x0000_i1026" style="width:162.7pt;height:103.7pt" o:ole="" type="#_x0000_t75">
                  <v:imagedata o:title="" r:id="rId11"/>
                </v:shape>
                <o:OLEObject Type="Embed" ProgID="SmartDraw.2" ShapeID="_x0000_i1026" DrawAspect="Content" ObjectID="_1645250266" r:id="rId12"/>
              </w:object>
            </w:r>
          </w:p>
        </w:tc>
        <w:tc>
          <w:tcPr>
            <w:tcW w:w="5515" w:type="dxa"/>
            <w:tcMar/>
          </w:tcPr>
          <w:p w:rsidR="00D03E25" w:rsidP="006B0BBD" w:rsidRDefault="00D03E25" w14:paraId="7AD04DB4" wp14:textId="77777777">
            <w:pPr>
              <w:spacing w:line="360" w:lineRule="auto"/>
            </w:pPr>
            <w:r w:rsidRPr="0D535653" w:rsidR="00D03E25">
              <w:rPr>
                <w:lang w:val="es-ES"/>
              </w:rPr>
              <w:t xml:space="preserve">En Tarjeta </w:t>
            </w:r>
            <w:r w:rsidRPr="0D535653" w:rsidR="00D03E25">
              <w:rPr>
                <w:lang w:val="es-ES"/>
              </w:rPr>
              <w:t>Multi</w:t>
            </w:r>
            <w:r w:rsidRPr="0D535653" w:rsidR="00D03E25">
              <w:rPr>
                <w:lang w:val="es-ES"/>
              </w:rPr>
              <w:t xml:space="preserve">, turístico o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>/sencillos</w:t>
            </w:r>
          </w:p>
          <w:p w:rsidR="00D03E25" w:rsidP="006B0BBD" w:rsidRDefault="00D03E25" w14:paraId="7DF29EAC" wp14:textId="77777777">
            <w:r w:rsidRPr="003956DD">
              <w:t>Un título turístico</w:t>
            </w:r>
            <w:r>
              <w:t>.</w:t>
            </w:r>
          </w:p>
          <w:p w:rsidR="00D03E25" w:rsidP="006B0BBD" w:rsidRDefault="00D03E25" w14:paraId="5FBA7093" wp14:textId="77777777">
            <w:r w:rsidRPr="0D535653" w:rsidR="00D03E25">
              <w:rPr>
                <w:lang w:val="es-ES"/>
              </w:rPr>
              <w:t xml:space="preserve">2 títulos máximo: Uno de carácter ferroviario 10 viajes/sencillo incluye el </w:t>
            </w:r>
            <w:r w:rsidRPr="0D535653" w:rsidR="00D03E25">
              <w:rPr>
                <w:lang w:val="es-ES"/>
              </w:rPr>
              <w:t>metrobus</w:t>
            </w:r>
            <w:r w:rsidRPr="0D535653" w:rsidR="00D03E25">
              <w:rPr>
                <w:lang w:val="es-ES"/>
              </w:rPr>
              <w:t xml:space="preserve"> y otro de la familia de los </w:t>
            </w:r>
            <w:r w:rsidRPr="0D535653" w:rsidR="00D03E25">
              <w:rPr>
                <w:lang w:val="es-ES"/>
              </w:rPr>
              <w:t>bonobuses</w:t>
            </w:r>
            <w:r w:rsidRPr="0D535653" w:rsidR="00D03E25">
              <w:rPr>
                <w:lang w:val="es-ES"/>
              </w:rPr>
              <w:t xml:space="preserve">. </w:t>
            </w:r>
          </w:p>
          <w:p w:rsidR="00D03E25" w:rsidP="006B0BBD" w:rsidRDefault="00D03E25" w14:paraId="2DBF0D7D" wp14:textId="77777777"/>
        </w:tc>
      </w:tr>
    </w:tbl>
    <w:p xmlns:wp14="http://schemas.microsoft.com/office/word/2010/wordml" w:rsidR="00D03E25" w:rsidP="00D03E25" w:rsidRDefault="00D03E25" w14:paraId="6B62F1B3" wp14:textId="77777777">
      <w:pPr>
        <w:spacing w:line="360" w:lineRule="auto"/>
      </w:pPr>
    </w:p>
    <w:p xmlns:wp14="http://schemas.microsoft.com/office/word/2010/wordml" w:rsidR="00D03E25" w:rsidP="00D03E25" w:rsidRDefault="00D03E25" w14:paraId="02F2C34E" wp14:textId="77777777">
      <w:pPr>
        <w:spacing w:line="360" w:lineRule="auto"/>
      </w:pPr>
    </w:p>
    <w:p xmlns:wp14="http://schemas.microsoft.com/office/word/2010/wordml" w:rsidR="00D03E25" w:rsidP="00D03E25" w:rsidRDefault="00D03E25" w14:paraId="680A4E5D" wp14:textId="77777777">
      <w:pPr>
        <w:spacing w:line="360" w:lineRule="auto"/>
      </w:pPr>
    </w:p>
    <w:p xmlns:wp14="http://schemas.microsoft.com/office/word/2010/wordml" w:rsidR="00D03E25" w:rsidP="00D03E25" w:rsidRDefault="00D03E25" w14:paraId="19219836" wp14:textId="77777777">
      <w:pPr>
        <w:spacing w:line="360" w:lineRule="auto"/>
      </w:pPr>
    </w:p>
    <w:p xmlns:wp14="http://schemas.microsoft.com/office/word/2010/wordml" w:rsidR="00D03E25" w:rsidP="00D03E25" w:rsidRDefault="00D03E25" w14:paraId="296FEF7D" wp14:textId="77777777">
      <w:pPr>
        <w:spacing w:line="360" w:lineRule="auto"/>
      </w:pPr>
    </w:p>
    <w:p xmlns:wp14="http://schemas.microsoft.com/office/word/2010/wordml" w:rsidR="00D03E25" w:rsidP="00D03E25" w:rsidRDefault="00D03E25" w14:paraId="7194DBDC" wp14:textId="77777777">
      <w:pPr>
        <w:spacing w:line="360" w:lineRule="auto"/>
      </w:pPr>
    </w:p>
    <w:p xmlns:wp14="http://schemas.microsoft.com/office/word/2010/wordml" w:rsidR="00D03E25" w:rsidP="00D03E25" w:rsidRDefault="00D03E25" w14:paraId="769D0D3C" wp14:textId="77777777">
      <w:pPr>
        <w:spacing w:line="360" w:lineRule="auto"/>
      </w:pPr>
    </w:p>
    <w:p xmlns:wp14="http://schemas.microsoft.com/office/word/2010/wordml" w:rsidR="00997433" w:rsidRDefault="00997433" w14:paraId="54CD245A" wp14:textId="77777777">
      <w:pPr>
        <w:rPr>
          <w:b/>
        </w:rPr>
      </w:pPr>
      <w:r>
        <w:rPr>
          <w:b/>
        </w:rPr>
        <w:br w:type="page"/>
      </w:r>
    </w:p>
    <w:p xmlns:wp14="http://schemas.microsoft.com/office/word/2010/wordml" w:rsidR="00D03E25" w:rsidP="00D03E25" w:rsidRDefault="00D03E25" w14:paraId="1231BE67" wp14:textId="77777777">
      <w:pPr>
        <w:spacing w:line="360" w:lineRule="auto"/>
        <w:rPr>
          <w:b/>
        </w:rPr>
      </w:pPr>
    </w:p>
    <w:p xmlns:wp14="http://schemas.microsoft.com/office/word/2010/wordml" w:rsidRPr="006429BA" w:rsidR="00D03E25" w:rsidP="00D03E25" w:rsidRDefault="00D03E25" w14:paraId="5030BC09" wp14:textId="77777777">
      <w:pPr>
        <w:spacing w:line="360" w:lineRule="auto"/>
        <w:rPr>
          <w:b/>
        </w:rPr>
      </w:pPr>
      <w:r w:rsidRPr="006429BA">
        <w:rPr>
          <w:b/>
        </w:rPr>
        <w:t xml:space="preserve">FASE 1. </w:t>
      </w:r>
    </w:p>
    <w:p xmlns:wp14="http://schemas.microsoft.com/office/word/2010/wordml" w:rsidRPr="00A25327" w:rsidR="00D03E25" w:rsidP="00D03E25" w:rsidRDefault="00D03E25" w14:paraId="5C6A1767" wp14:textId="77777777">
      <w:pPr>
        <w:spacing w:line="360" w:lineRule="auto"/>
      </w:pPr>
      <w:r w:rsidRPr="00A25327">
        <w:t xml:space="preserve">Puesta en producción </w:t>
      </w:r>
      <w:r>
        <w:t>31 de octu</w:t>
      </w:r>
      <w:r w:rsidRPr="00A25327">
        <w:t xml:space="preserve">bre de 2017. </w:t>
      </w:r>
      <w:r>
        <w:t>Coexistencias básicas.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131"/>
        <w:gridCol w:w="4923"/>
      </w:tblGrid>
      <w:tr xmlns:wp14="http://schemas.microsoft.com/office/word/2010/wordml" w:rsidR="00D03E25" w:rsidTr="0D535653" w14:paraId="384BE7A3" wp14:textId="77777777">
        <w:trPr>
          <w:trHeight w:val="1887"/>
        </w:trPr>
        <w:tc>
          <w:tcPr>
            <w:tcW w:w="3114" w:type="dxa"/>
            <w:tcMar/>
          </w:tcPr>
          <w:p w:rsidR="00D03E25" w:rsidP="006B0BBD" w:rsidRDefault="00D10C7D" w14:paraId="36FEB5B0" wp14:textId="77777777">
            <w:pPr>
              <w:spacing w:line="360" w:lineRule="auto"/>
            </w:pPr>
            <w:r>
              <w:object w:dxaOrig="4632" w:dyaOrig="3002" w14:anchorId="042B5458">
                <v:shape id="_x0000_i1027" style="width:195.85pt;height:126.7pt" o:ole="" type="#_x0000_t75">
                  <v:imagedata o:title="" r:id="rId9"/>
                </v:shape>
                <o:OLEObject Type="Embed" ProgID="SmartDraw.2" ShapeID="_x0000_i1027" DrawAspect="Content" ObjectID="_1645250267" r:id="rId13"/>
              </w:object>
            </w:r>
          </w:p>
        </w:tc>
        <w:tc>
          <w:tcPr>
            <w:tcW w:w="5940" w:type="dxa"/>
            <w:tcMar/>
          </w:tcPr>
          <w:p w:rsidR="00D03E25" w:rsidP="006B0BBD" w:rsidRDefault="00D03E25" w14:paraId="5B6AD568" wp14:textId="77777777">
            <w:r>
              <w:t>Se homogeniza comportamiento en las tarjetas TTP frente a los colectivos, no existe diferenciación en coexistencias, en función del colectivo del usuario.</w:t>
            </w:r>
          </w:p>
          <w:p w:rsidR="00D03E25" w:rsidP="006B0BBD" w:rsidRDefault="00D03E25" w14:paraId="17ED34F3" wp14:textId="77777777">
            <w:r>
              <w:t xml:space="preserve">Se amplía la coexistencia hasta 3 títulos, se eliminan las restricciones de un solo título de tipo ferroviario o de autobuses por tarjeta. </w:t>
            </w:r>
          </w:p>
          <w:p w:rsidRPr="00A66E9B" w:rsidR="00D03E25" w:rsidP="006B0BBD" w:rsidRDefault="00D03E25" w14:paraId="7DF23742" wp14:textId="77777777">
            <w:r w:rsidRPr="0D535653" w:rsidR="00D03E25">
              <w:rPr>
                <w:lang w:val="es-ES"/>
              </w:rPr>
              <w:t xml:space="preserve">No es obligatorio tener un abono en una tarjeta TTP, pueden ser los 3 títulos de tipo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>/sencillos.</w:t>
            </w:r>
          </w:p>
          <w:p w:rsidR="00D03E25" w:rsidP="006B0BBD" w:rsidRDefault="00D03E25" w14:paraId="011E708C" wp14:textId="77777777">
            <w:r>
              <w:t>Una tarjeta TTP solo puede albergar un título de tipo abono.</w:t>
            </w:r>
          </w:p>
          <w:p w:rsidR="00D03E25" w:rsidP="006B0BBD" w:rsidRDefault="00D03E25" w14:paraId="690E4CF8" wp14:textId="77777777">
            <w:r w:rsidRPr="0D535653" w:rsidR="00D03E25">
              <w:rPr>
                <w:lang w:val="es-ES"/>
              </w:rPr>
              <w:t xml:space="preserve">Los abonos tarifa </w:t>
            </w:r>
            <w:r w:rsidRPr="0D535653" w:rsidR="00D03E25">
              <w:rPr>
                <w:lang w:val="es-ES"/>
              </w:rPr>
              <w:t>plana  y</w:t>
            </w:r>
            <w:r w:rsidRPr="0D535653" w:rsidR="00D03E25">
              <w:rPr>
                <w:lang w:val="es-ES"/>
              </w:rPr>
              <w:t xml:space="preserve"> los abonos de la zona A pueden coexistir con 1 o 2 títulos de tipo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 xml:space="preserve"> cualesquiera con </w:t>
            </w:r>
            <w:r w:rsidRPr="0D535653" w:rsidR="00D03E25">
              <w:rPr>
                <w:lang w:val="es-ES"/>
              </w:rPr>
              <w:t>2  precauciones</w:t>
            </w:r>
            <w:r w:rsidRPr="0D535653" w:rsidR="00D03E25">
              <w:rPr>
                <w:lang w:val="es-ES"/>
              </w:rPr>
              <w:t>:</w:t>
            </w:r>
          </w:p>
          <w:p w:rsidR="00D03E25" w:rsidP="000811FF" w:rsidRDefault="00D03E25" w14:paraId="42B75236" wp14:textId="77777777">
            <w:r w:rsidRPr="0D535653" w:rsidR="00D03E25">
              <w:rPr>
                <w:lang w:val="es-ES"/>
              </w:rPr>
              <w:t xml:space="preserve">Si son </w:t>
            </w:r>
            <w:r w:rsidRPr="0D535653" w:rsidR="00D03E25">
              <w:rPr>
                <w:lang w:val="es-ES"/>
              </w:rPr>
              <w:t xml:space="preserve">dos  </w:t>
            </w:r>
            <w:r w:rsidRPr="0D535653" w:rsidR="00D03E25">
              <w:rPr>
                <w:lang w:val="es-ES"/>
              </w:rPr>
              <w:t>bonobuses</w:t>
            </w:r>
            <w:r w:rsidRPr="0D535653" w:rsidR="00D03E25">
              <w:rPr>
                <w:lang w:val="es-ES"/>
              </w:rPr>
              <w:t>, estos deben ser disjuntos.</w:t>
            </w:r>
          </w:p>
          <w:p w:rsidR="00D03E25" w:rsidP="000811FF" w:rsidRDefault="00D03E25" w14:paraId="347FD79D" wp14:textId="77777777">
            <w:r>
              <w:t>Si uno es 10 viajes/sencillos combinado ferroviario el otro no puede ser ferroviario.</w:t>
            </w:r>
          </w:p>
          <w:p w:rsidR="00D03E25" w:rsidP="006B0BBD" w:rsidRDefault="00D03E25" w14:paraId="3FD0AF83" wp14:textId="77777777">
            <w:r w:rsidRPr="0D535653" w:rsidR="00D03E25">
              <w:rPr>
                <w:lang w:val="es-ES"/>
              </w:rPr>
              <w:t xml:space="preserve">Resto de abonos zonales e </w:t>
            </w:r>
            <w:r w:rsidRPr="0D535653" w:rsidR="00D03E25">
              <w:rPr>
                <w:lang w:val="es-ES"/>
              </w:rPr>
              <w:t>interzonales</w:t>
            </w:r>
            <w:r w:rsidRPr="0D535653" w:rsidR="00D03E25">
              <w:rPr>
                <w:lang w:val="es-ES"/>
              </w:rPr>
              <w:t xml:space="preserve"> pueden coexistir con 1 o 2 títulos de tipo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 xml:space="preserve"> cualesquiera con </w:t>
            </w:r>
            <w:r w:rsidRPr="0D535653" w:rsidR="00D03E25">
              <w:rPr>
                <w:lang w:val="es-ES"/>
              </w:rPr>
              <w:t>2  precauciones</w:t>
            </w:r>
            <w:r w:rsidRPr="0D535653" w:rsidR="00D03E25">
              <w:rPr>
                <w:lang w:val="es-ES"/>
              </w:rPr>
              <w:t>:</w:t>
            </w:r>
          </w:p>
          <w:p w:rsidR="00D03E25" w:rsidP="000811FF" w:rsidRDefault="00D03E25" w14:paraId="1D8CBF26" wp14:textId="77777777">
            <w:r w:rsidRPr="0D535653" w:rsidR="00D03E25">
              <w:rPr>
                <w:lang w:val="es-ES"/>
              </w:rPr>
              <w:t xml:space="preserve">Si son </w:t>
            </w:r>
            <w:r w:rsidRPr="0D535653" w:rsidR="00D03E25">
              <w:rPr>
                <w:lang w:val="es-ES"/>
              </w:rPr>
              <w:t xml:space="preserve">dos  </w:t>
            </w:r>
            <w:r w:rsidRPr="0D535653" w:rsidR="00D03E25">
              <w:rPr>
                <w:lang w:val="es-ES"/>
              </w:rPr>
              <w:t>bonobuses</w:t>
            </w:r>
            <w:r w:rsidRPr="0D535653" w:rsidR="00D03E25">
              <w:rPr>
                <w:lang w:val="es-ES"/>
              </w:rPr>
              <w:t>, estos deben ser disjuntos y estar completamente englobados por el abono.</w:t>
            </w:r>
          </w:p>
          <w:p w:rsidR="00D03E25" w:rsidP="000811FF" w:rsidRDefault="00D03E25" w14:paraId="59EB287B" wp14:textId="77777777">
            <w:r>
              <w:t>Si uno es 10 viajes/sencillos combinado ferroviario el otro no puede ser ferroviario y ambos deben estar completamente englobados por el abono.</w:t>
            </w:r>
          </w:p>
          <w:p w:rsidR="00D03E25" w:rsidP="006B0BBD" w:rsidRDefault="00D03E25" w14:paraId="30D7AA69" wp14:textId="77777777"/>
        </w:tc>
      </w:tr>
      <w:tr xmlns:wp14="http://schemas.microsoft.com/office/word/2010/wordml" w:rsidR="00D03E25" w:rsidTr="0D535653" w14:paraId="3B43078F" wp14:textId="77777777">
        <w:trPr>
          <w:trHeight w:val="1861"/>
        </w:trPr>
        <w:tc>
          <w:tcPr>
            <w:tcW w:w="3114" w:type="dxa"/>
            <w:tcMar/>
          </w:tcPr>
          <w:p w:rsidR="00D03E25" w:rsidP="006B0BBD" w:rsidRDefault="00997433" w14:paraId="7196D064" wp14:textId="77777777">
            <w:pPr>
              <w:spacing w:line="360" w:lineRule="auto"/>
            </w:pPr>
            <w:r>
              <w:object w:dxaOrig="4663" w:dyaOrig="2952" w14:anchorId="1755205C">
                <v:shape id="_x0000_i1028" style="width:150.7pt;height:95.05pt" o:ole="" type="#_x0000_t75">
                  <v:imagedata o:title="" r:id="rId11"/>
                </v:shape>
                <o:OLEObject Type="Embed" ProgID="SmartDraw.2" ShapeID="_x0000_i1028" DrawAspect="Content" ObjectID="_1645250268" r:id="rId14"/>
              </w:object>
            </w:r>
          </w:p>
        </w:tc>
        <w:tc>
          <w:tcPr>
            <w:tcW w:w="5940" w:type="dxa"/>
            <w:tcMar/>
          </w:tcPr>
          <w:p w:rsidRPr="003956DD" w:rsidR="00D03E25" w:rsidP="006B0BBD" w:rsidRDefault="00D03E25" w14:paraId="5304173A" wp14:textId="77777777">
            <w:r w:rsidRPr="003956DD">
              <w:t>Un título turístico</w:t>
            </w:r>
          </w:p>
          <w:p w:rsidR="00D03E25" w:rsidP="006B0BBD" w:rsidRDefault="00D03E25" w14:paraId="7457418E" wp14:textId="77777777">
            <w:r>
              <w:t>Máximo 3. Cualquier combinación con 2 precauciones</w:t>
            </w:r>
          </w:p>
          <w:p w:rsidR="00D03E25" w:rsidP="000811FF" w:rsidRDefault="00D03E25" w14:paraId="6A06B1B3" wp14:textId="77777777">
            <w:r w:rsidRPr="0D535653" w:rsidR="00D03E25">
              <w:rPr>
                <w:lang w:val="es-ES"/>
              </w:rPr>
              <w:t xml:space="preserve">Los </w:t>
            </w:r>
            <w:r w:rsidRPr="0D535653" w:rsidR="00D03E25">
              <w:rPr>
                <w:lang w:val="es-ES"/>
              </w:rPr>
              <w:t>bonobuses</w:t>
            </w:r>
            <w:r w:rsidRPr="0D535653" w:rsidR="00D03E25">
              <w:rPr>
                <w:lang w:val="es-ES"/>
              </w:rPr>
              <w:t xml:space="preserve"> deben ser disjuntos entre </w:t>
            </w:r>
            <w:r w:rsidRPr="0D535653" w:rsidR="00D03E25">
              <w:rPr>
                <w:lang w:val="es-ES"/>
              </w:rPr>
              <w:t>si</w:t>
            </w:r>
            <w:r w:rsidRPr="0D535653" w:rsidR="00D03E25">
              <w:rPr>
                <w:lang w:val="es-ES"/>
              </w:rPr>
              <w:t>.</w:t>
            </w:r>
          </w:p>
          <w:p w:rsidR="00D03E25" w:rsidP="000811FF" w:rsidRDefault="00D03E25" w14:paraId="6F98CCCB" wp14:textId="77777777">
            <w:r>
              <w:t>El título de 10viajes/sencillo combinado ferroviario no puede coexistir con ningún otro título de tipo ferroviario incluyendo los de MLO.</w:t>
            </w:r>
          </w:p>
          <w:p w:rsidR="00D03E25" w:rsidP="006B0BBD" w:rsidRDefault="00D03E25" w14:paraId="34FF1C98" wp14:textId="77777777"/>
        </w:tc>
      </w:tr>
    </w:tbl>
    <w:p xmlns:wp14="http://schemas.microsoft.com/office/word/2010/wordml" w:rsidR="00D03E25" w:rsidP="00D03E25" w:rsidRDefault="00D03E25" w14:paraId="6D072C0D" wp14:textId="77777777">
      <w:pPr>
        <w:rPr>
          <w:b/>
        </w:rPr>
      </w:pPr>
    </w:p>
    <w:p xmlns:wp14="http://schemas.microsoft.com/office/word/2010/wordml" w:rsidRPr="006429BA" w:rsidR="00D03E25" w:rsidP="00D03E25" w:rsidRDefault="00D03E25" w14:paraId="484FE2F5" wp14:textId="77777777">
      <w:pPr>
        <w:rPr>
          <w:b/>
        </w:rPr>
      </w:pPr>
      <w:r w:rsidRPr="006429BA">
        <w:rPr>
          <w:b/>
        </w:rPr>
        <w:t xml:space="preserve">FASE 2. </w:t>
      </w:r>
    </w:p>
    <w:p xmlns:wp14="http://schemas.microsoft.com/office/word/2010/wordml" w:rsidR="00D03E25" w:rsidP="00D03E25" w:rsidRDefault="00D03E25" w14:paraId="15DDBB67" wp14:textId="77777777">
      <w:pPr>
        <w:spacing w:line="360" w:lineRule="auto"/>
      </w:pPr>
      <w:r w:rsidRPr="00A25327">
        <w:t xml:space="preserve">Puesta en producción 1 de </w:t>
      </w:r>
      <w:r>
        <w:t>enero de 2018</w:t>
      </w:r>
      <w:r w:rsidRPr="00A25327">
        <w:t xml:space="preserve">. </w:t>
      </w:r>
      <w:r>
        <w:t>Otras coexistencias</w:t>
      </w:r>
    </w:p>
    <w:tbl>
      <w:tblPr>
        <w:tblStyle w:val="Tablaconcuadrcula"/>
        <w:tblW w:w="10060" w:type="dxa"/>
        <w:tblLook w:val="04A0" w:firstRow="1" w:lastRow="0" w:firstColumn="1" w:lastColumn="0" w:noHBand="0" w:noVBand="1"/>
      </w:tblPr>
      <w:tblGrid>
        <w:gridCol w:w="4131"/>
        <w:gridCol w:w="5929"/>
      </w:tblGrid>
      <w:tr xmlns:wp14="http://schemas.microsoft.com/office/word/2010/wordml" w:rsidR="00D03E25" w:rsidTr="0D535653" w14:paraId="74646A25" wp14:textId="77777777">
        <w:trPr>
          <w:trHeight w:val="1887"/>
        </w:trPr>
        <w:tc>
          <w:tcPr>
            <w:tcW w:w="3056" w:type="dxa"/>
            <w:tcMar/>
          </w:tcPr>
          <w:p w:rsidR="00D03E25" w:rsidP="006B0BBD" w:rsidRDefault="00D10C7D" w14:paraId="48A21919" wp14:textId="77777777">
            <w:pPr>
              <w:spacing w:line="360" w:lineRule="auto"/>
            </w:pPr>
            <w:r>
              <w:object w:dxaOrig="4632" w:dyaOrig="3002" w14:anchorId="2E598769">
                <v:shape id="_x0000_i1029" style="width:195.85pt;height:126.7pt" o:ole="" type="#_x0000_t75">
                  <v:imagedata o:title="" r:id="rId9"/>
                </v:shape>
                <o:OLEObject Type="Embed" ProgID="SmartDraw.2" ShapeID="_x0000_i1029" DrawAspect="Content" ObjectID="_1645250269" r:id="rId15"/>
              </w:object>
            </w:r>
          </w:p>
        </w:tc>
        <w:tc>
          <w:tcPr>
            <w:tcW w:w="7004" w:type="dxa"/>
            <w:tcMar/>
          </w:tcPr>
          <w:p w:rsidR="00D03E25" w:rsidP="00846246" w:rsidRDefault="00D03E25" w14:paraId="2007CB7C" wp14:textId="77777777">
            <w:pPr>
              <w:spacing w:line="360" w:lineRule="auto"/>
            </w:pPr>
            <w:r w:rsidRPr="0D535653" w:rsidR="00D03E25">
              <w:rPr>
                <w:lang w:val="es-ES"/>
              </w:rPr>
              <w:t xml:space="preserve">Se añade el título empleado de Metro que es de tipo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 xml:space="preserve"> con </w:t>
            </w:r>
            <w:r w:rsidRPr="0D535653" w:rsidR="00D03E25">
              <w:rPr>
                <w:lang w:val="es-ES"/>
              </w:rPr>
              <w:t>antipassback</w:t>
            </w:r>
            <w:r w:rsidRPr="0D535653" w:rsidR="00D03E25">
              <w:rPr>
                <w:lang w:val="es-ES"/>
              </w:rPr>
              <w:t xml:space="preserve"> y solo valido en ámbitos Metro hasta zona B3, se rige por las normas de compatibilidad de los títulos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 xml:space="preserve">, por lo </w:t>
            </w:r>
            <w:r w:rsidRPr="0D535653" w:rsidR="00D03E25">
              <w:rPr>
                <w:lang w:val="es-ES"/>
              </w:rPr>
              <w:t>tanto</w:t>
            </w:r>
            <w:r w:rsidRPr="0D535653" w:rsidR="00D03E25">
              <w:rPr>
                <w:lang w:val="es-ES"/>
              </w:rPr>
              <w:t xml:space="preserve"> podrá convivir con 2 título más, pudiendo ser uno de tipo abono o con 2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>/sencillos, siempre y cuando se cumplan las reglas de coexistencia básicas. El titulo empleado Metro no podrá ir nunca en una tarjeta MULTI. (DEFINITIVO)</w:t>
            </w:r>
          </w:p>
          <w:p w:rsidRPr="00846246" w:rsidR="00846246" w:rsidP="00846246" w:rsidRDefault="00A6235B" w14:paraId="55F8C72B" wp14:textId="77777777" wp14:noSpellErr="1">
            <w:pPr>
              <w:spacing w:line="360" w:lineRule="auto"/>
            </w:pPr>
            <w:r w:rsidRPr="0D535653" w:rsidR="00A6235B">
              <w:rPr>
                <w:lang w:val="es-ES"/>
              </w:rPr>
              <w:t>Título</w:t>
            </w:r>
            <w:r w:rsidRPr="0D535653" w:rsidR="00846246">
              <w:rPr>
                <w:lang w:val="es-ES"/>
              </w:rPr>
              <w:t xml:space="preserve"> de mantenimiento</w:t>
            </w:r>
            <w:r w:rsidRPr="0D535653" w:rsidR="00A6235B">
              <w:rPr>
                <w:lang w:val="es-ES"/>
              </w:rPr>
              <w:t xml:space="preserve"> de M</w:t>
            </w:r>
            <w:r w:rsidRPr="0D535653" w:rsidR="00846246">
              <w:rPr>
                <w:lang w:val="es-ES"/>
              </w:rPr>
              <w:t>etro</w:t>
            </w:r>
            <w:r w:rsidRPr="0D535653" w:rsidR="00A6235B">
              <w:rPr>
                <w:lang w:val="es-ES"/>
              </w:rPr>
              <w:t xml:space="preserve"> </w:t>
            </w:r>
            <w:r w:rsidRPr="0D535653" w:rsidR="00A6235B">
              <w:rPr>
                <w:lang w:val="es-ES"/>
              </w:rPr>
              <w:t>( pruebas</w:t>
            </w:r>
            <w:r w:rsidRPr="0D535653" w:rsidR="00A6235B">
              <w:rPr>
                <w:lang w:val="es-ES"/>
              </w:rPr>
              <w:t xml:space="preserve"> de los equipos con claves reales)</w:t>
            </w:r>
          </w:p>
          <w:p w:rsidRPr="00846246" w:rsidR="00D03E25" w:rsidP="00846246" w:rsidRDefault="00D03E25" w14:paraId="652BF705" wp14:textId="77777777">
            <w:pPr>
              <w:spacing w:line="360" w:lineRule="auto"/>
            </w:pPr>
            <w:r w:rsidRPr="00846246">
              <w:t>Se añadirá si procede el título turístico (en proceso de definición)</w:t>
            </w:r>
          </w:p>
          <w:p w:rsidRPr="00846246" w:rsidR="00D03E25" w:rsidP="00846246" w:rsidRDefault="00D03E25" w14:paraId="46255C0D" wp14:textId="77777777">
            <w:pPr>
              <w:spacing w:line="360" w:lineRule="auto"/>
            </w:pPr>
            <w:r w:rsidRPr="0D535653" w:rsidR="00D03E25">
              <w:rPr>
                <w:lang w:val="es-ES"/>
              </w:rPr>
              <w:t xml:space="preserve">Se añadirá si procede el título episodio de contaminación (que podrá ser de tipo abono o de tipo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 xml:space="preserve"> /sencillo (en proceso de definición)</w:t>
            </w:r>
          </w:p>
          <w:p w:rsidRPr="00846246" w:rsidR="00D03E25" w:rsidP="00846246" w:rsidRDefault="00D03E25" w14:paraId="1B7EA60F" wp14:textId="77777777">
            <w:pPr>
              <w:spacing w:line="360" w:lineRule="auto"/>
            </w:pPr>
            <w:r w:rsidRPr="00846246">
              <w:t xml:space="preserve">Se añadirá si procede la migración del título BUS_ </w:t>
            </w:r>
            <w:proofErr w:type="spellStart"/>
            <w:r w:rsidRPr="00846246">
              <w:t>BUS</w:t>
            </w:r>
            <w:proofErr w:type="spellEnd"/>
            <w:r w:rsidRPr="00846246">
              <w:t xml:space="preserve"> (en proceso de definición)</w:t>
            </w:r>
          </w:p>
          <w:p w:rsidRPr="00846246" w:rsidR="00D03E25" w:rsidP="00846246" w:rsidRDefault="00D03E25" w14:paraId="21E8FD8A" wp14:textId="77777777">
            <w:pPr>
              <w:spacing w:line="360" w:lineRule="auto"/>
            </w:pPr>
            <w:r w:rsidRPr="00846246">
              <w:t>Se añadirá si procede los títulos propios operador Renfe cercanías. (en proceso de definición)</w:t>
            </w:r>
          </w:p>
          <w:p w:rsidRPr="00846246" w:rsidR="00D03E25" w:rsidP="00846246" w:rsidRDefault="00D03E25" w14:paraId="196AA542" wp14:textId="77777777">
            <w:pPr>
              <w:spacing w:line="360" w:lineRule="auto"/>
            </w:pPr>
            <w:r w:rsidRPr="00846246">
              <w:t>Se añadirá si proceden los sencillos de operadores de autobuses, ya sean los de la EMT como los de operadores urbanos e interurbanos. No tienen por qué incorporarse todos inicialmente (en proceso de definición)</w:t>
            </w:r>
          </w:p>
          <w:p w:rsidRPr="00846246" w:rsidR="00D03E25" w:rsidP="00846246" w:rsidRDefault="00D03E25" w14:paraId="6BD18F9B" wp14:textId="77777777">
            <w:pPr>
              <w:spacing w:line="360" w:lineRule="auto"/>
            </w:pPr>
          </w:p>
          <w:p w:rsidRPr="00846246" w:rsidR="00D03E25" w:rsidP="00846246" w:rsidRDefault="00D03E25" w14:paraId="42880377" wp14:textId="77777777">
            <w:pPr>
              <w:spacing w:line="360" w:lineRule="auto"/>
            </w:pPr>
            <w:r w:rsidRPr="00846246">
              <w:t>Nota: Muchos de estos casos no presentan problemas nuevos de coexistencias, la inclusión de los títulos solo depende de la decisión final comercial del CRTM</w:t>
            </w:r>
          </w:p>
          <w:p w:rsidRPr="00846246" w:rsidR="00D03E25" w:rsidP="00846246" w:rsidRDefault="00D03E25" w14:paraId="238601FE" wp14:textId="77777777">
            <w:pPr>
              <w:spacing w:line="360" w:lineRule="auto"/>
            </w:pPr>
          </w:p>
        </w:tc>
      </w:tr>
      <w:tr xmlns:wp14="http://schemas.microsoft.com/office/word/2010/wordml" w:rsidR="00D03E25" w:rsidTr="0D535653" w14:paraId="0BD21D36" wp14:textId="77777777">
        <w:trPr>
          <w:trHeight w:val="1861"/>
        </w:trPr>
        <w:tc>
          <w:tcPr>
            <w:tcW w:w="3056" w:type="dxa"/>
            <w:tcMar/>
          </w:tcPr>
          <w:p w:rsidR="00D03E25" w:rsidP="006B0BBD" w:rsidRDefault="00997433" w14:paraId="0F3CABC7" wp14:textId="77777777">
            <w:pPr>
              <w:spacing w:line="360" w:lineRule="auto"/>
            </w:pPr>
            <w:r>
              <w:object w:dxaOrig="4663" w:dyaOrig="2952" w14:anchorId="2FFC8B81">
                <v:shape id="_x0000_i1030" style="width:141.6pt;height:90.25pt" o:ole="" type="#_x0000_t75">
                  <v:imagedata o:title="" r:id="rId11"/>
                </v:shape>
                <o:OLEObject Type="Embed" ProgID="SmartDraw.2" ShapeID="_x0000_i1030" DrawAspect="Content" ObjectID="_1645250270" r:id="rId16"/>
              </w:object>
            </w:r>
          </w:p>
        </w:tc>
        <w:tc>
          <w:tcPr>
            <w:tcW w:w="7004" w:type="dxa"/>
            <w:tcMar/>
          </w:tcPr>
          <w:p w:rsidRPr="00846246" w:rsidR="00D03E25" w:rsidP="00846246" w:rsidRDefault="00D03E25" w14:paraId="744C22B0" wp14:textId="77777777">
            <w:pPr>
              <w:spacing w:line="360" w:lineRule="auto"/>
            </w:pPr>
            <w:r w:rsidRPr="00846246">
              <w:t>Se analizarán las coexistencias del título turístico (en proceso de definición)</w:t>
            </w:r>
          </w:p>
          <w:p w:rsidRPr="00846246" w:rsidR="00D03E25" w:rsidP="00846246" w:rsidRDefault="00D03E25" w14:paraId="49FFA64A" wp14:textId="77777777">
            <w:pPr>
              <w:spacing w:line="360" w:lineRule="auto"/>
            </w:pPr>
            <w:r w:rsidRPr="0D535653" w:rsidR="00D03E25">
              <w:rPr>
                <w:lang w:val="es-ES"/>
              </w:rPr>
              <w:t xml:space="preserve">Se añadirá si procede el título episodio de contaminación (que podrá ser de tipo abono o de tipo </w:t>
            </w:r>
            <w:r w:rsidRPr="0D535653" w:rsidR="00D03E25">
              <w:rPr>
                <w:lang w:val="es-ES"/>
              </w:rPr>
              <w:t>multiviajes</w:t>
            </w:r>
            <w:r w:rsidRPr="0D535653" w:rsidR="00D03E25">
              <w:rPr>
                <w:lang w:val="es-ES"/>
              </w:rPr>
              <w:t xml:space="preserve"> /sencillo (en proceso de definición)</w:t>
            </w:r>
          </w:p>
          <w:p w:rsidRPr="00846246" w:rsidR="00D03E25" w:rsidP="00846246" w:rsidRDefault="00D03E25" w14:paraId="0F164A4A" wp14:textId="77777777">
            <w:pPr>
              <w:spacing w:line="360" w:lineRule="auto"/>
            </w:pPr>
            <w:r w:rsidRPr="00846246">
              <w:t xml:space="preserve">Se añadirá si procede la migración del título BUS_ </w:t>
            </w:r>
            <w:proofErr w:type="spellStart"/>
            <w:r w:rsidRPr="00846246">
              <w:t>BUS</w:t>
            </w:r>
            <w:proofErr w:type="spellEnd"/>
            <w:r w:rsidRPr="00846246">
              <w:t xml:space="preserve"> (en proceso de definición)</w:t>
            </w:r>
          </w:p>
          <w:p w:rsidRPr="00846246" w:rsidR="00D03E25" w:rsidP="00846246" w:rsidRDefault="00D03E25" w14:paraId="7954D8E7" wp14:textId="77777777">
            <w:pPr>
              <w:spacing w:line="360" w:lineRule="auto"/>
            </w:pPr>
            <w:r w:rsidRPr="00846246">
              <w:t>Se añadirá si procede los pases municipales. (en proceso de definición)</w:t>
            </w:r>
          </w:p>
          <w:p w:rsidRPr="00846246" w:rsidR="00D03E25" w:rsidP="00846246" w:rsidRDefault="00D03E25" w14:paraId="0FB537B4" wp14:textId="77777777">
            <w:pPr>
              <w:spacing w:line="360" w:lineRule="auto"/>
            </w:pPr>
            <w:r w:rsidRPr="00846246">
              <w:t>Se añadirá si procede los títulos propios operador Renfe cercanías. (en proceso de definición)</w:t>
            </w:r>
          </w:p>
          <w:p w:rsidRPr="00846246" w:rsidR="00D03E25" w:rsidP="00846246" w:rsidRDefault="00D03E25" w14:paraId="3C374552" wp14:textId="77777777">
            <w:pPr>
              <w:spacing w:line="360" w:lineRule="auto"/>
            </w:pPr>
            <w:r w:rsidRPr="00846246">
              <w:t>Se añadirá si proceden los sencillos de operadores de autobuses, ya sean los de la EMT como los de operadores urbanos e interurbanos. No tienen por qué incorporarse todos inicialmente (en proceso de definición)</w:t>
            </w:r>
          </w:p>
          <w:p w:rsidRPr="00846246" w:rsidR="00D03E25" w:rsidP="00846246" w:rsidRDefault="00D03E25" w14:paraId="242EE82C" wp14:textId="77777777">
            <w:pPr>
              <w:spacing w:line="360" w:lineRule="auto"/>
            </w:pPr>
            <w:r w:rsidRPr="00846246">
              <w:t>Nota: Muchos de estos casos no presentan problemas nuevos de coexistencias, la inclusión de los títulos solo depende de la decisión final comercial del CRTM</w:t>
            </w:r>
          </w:p>
          <w:p w:rsidRPr="00846246" w:rsidR="00D03E25" w:rsidP="00846246" w:rsidRDefault="00D03E25" w14:paraId="5B08B5D1" wp14:textId="77777777">
            <w:pPr>
              <w:spacing w:line="360" w:lineRule="auto"/>
            </w:pPr>
          </w:p>
        </w:tc>
      </w:tr>
    </w:tbl>
    <w:p xmlns:wp14="http://schemas.microsoft.com/office/word/2010/wordml" w:rsidRPr="001A0636" w:rsidR="00D03E25" w:rsidP="00D03E25" w:rsidRDefault="00D03E25" w14:paraId="16DEB4AB" wp14:textId="77777777">
      <w:pPr>
        <w:spacing w:line="360" w:lineRule="auto"/>
        <w:rPr>
          <w:b/>
        </w:rPr>
      </w:pPr>
    </w:p>
    <w:p xmlns:wp14="http://schemas.microsoft.com/office/word/2010/wordml" w:rsidRPr="001B78D5" w:rsidR="00D03E25" w:rsidP="001B78D5" w:rsidRDefault="00D03E25" w14:paraId="0AD9C6F4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Pr="001B78D5" w:rsidR="001B78D5" w:rsidP="001B78D5" w:rsidRDefault="001B78D5" w14:paraId="4B1F511A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p xmlns:wp14="http://schemas.microsoft.com/office/word/2010/wordml" w:rsidRPr="001B78D5" w:rsidR="001B78D5" w:rsidP="001B78D5" w:rsidRDefault="001B78D5" w14:paraId="65F9C3DC" wp14:textId="77777777">
      <w:pPr>
        <w:ind w:left="4248" w:firstLine="708"/>
        <w:jc w:val="center"/>
        <w:rPr>
          <w:rFonts w:ascii="Arial" w:hAnsi="Arial" w:cs="Arial"/>
          <w:sz w:val="22"/>
          <w:szCs w:val="22"/>
        </w:rPr>
      </w:pPr>
    </w:p>
    <w:sectPr w:rsidRPr="001B78D5" w:rsidR="001B78D5" w:rsidSect="00A4436F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 w:orient="portrait"/>
      <w:pgMar w:top="2268" w:right="1418" w:bottom="1985" w:left="1418" w:header="11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xmlns:wp14="http://schemas.microsoft.com/office/word/2010/wordml" w:rsidR="00A82B80" w:rsidRDefault="00A82B80" w14:paraId="1F3B1409" wp14:textId="77777777">
      <w:r>
        <w:separator/>
      </w:r>
    </w:p>
  </w:endnote>
  <w:endnote w:type="continuationSeparator" w:id="0">
    <w:p xmlns:wp14="http://schemas.microsoft.com/office/word/2010/wordml" w:rsidR="00A82B80" w:rsidRDefault="00A82B80" w14:paraId="562C75D1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xmlns:wp14="http://schemas.microsoft.com/office/word/2010/wordml" w:rsidR="00C14FE4" w:rsidRDefault="00C14FE4" w14:paraId="1DA6542E" wp14:textId="7777777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00477001"/>
      <w:docPartObj>
        <w:docPartGallery w:val="Page Numbers (Bottom of Page)"/>
        <w:docPartUnique/>
      </w:docPartObj>
    </w:sdtPr>
    <w:sdtEndPr/>
    <w:sdtContent>
      <w:p xmlns:wp14="http://schemas.microsoft.com/office/word/2010/wordml" w:rsidR="00C14FE4" w:rsidRDefault="00C14FE4" w14:paraId="1BA69258" wp14:textId="7777777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4507F" w:rsidR="00E4507F">
          <w:rPr>
            <w:noProof/>
            <w:lang w:val="es-ES"/>
          </w:rPr>
          <w:t>15</w:t>
        </w:r>
        <w:r>
          <w:fldChar w:fldCharType="end"/>
        </w:r>
      </w:p>
    </w:sdtContent>
  </w:sdt>
  <w:p xmlns:wp14="http://schemas.microsoft.com/office/word/2010/wordml" w:rsidR="00C14FE4" w:rsidP="00EF4E37" w:rsidRDefault="00C14FE4" w14:paraId="1A965116" wp14:textId="7777777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xmlns:wp14="http://schemas.microsoft.com/office/word/2010/wordml" w:rsidR="00C14FE4" w:rsidRDefault="00C14FE4" w14:paraId="0DF9E1BA" wp14:textId="77777777">
    <w:r>
      <w:rPr>
        <w:noProof/>
        <w:lang w:val="es-ES" w:eastAsia="es-ES"/>
      </w:rPr>
      <w:drawing>
        <wp:anchor xmlns:wp14="http://schemas.microsoft.com/office/word/2010/wordprocessingDrawing" distT="0" distB="0" distL="114300" distR="114300" simplePos="0" relativeHeight="251658240" behindDoc="0" locked="0" layoutInCell="1" allowOverlap="1" wp14:anchorId="6182B097" wp14:editId="7777777">
          <wp:simplePos x="0" y="0"/>
          <wp:positionH relativeFrom="column">
            <wp:posOffset>-127000</wp:posOffset>
          </wp:positionH>
          <wp:positionV relativeFrom="paragraph">
            <wp:posOffset>-393065</wp:posOffset>
          </wp:positionV>
          <wp:extent cx="5968365" cy="600075"/>
          <wp:effectExtent l="0" t="0" r="0" b="0"/>
          <wp:wrapNone/>
          <wp:docPr id="3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6836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xmlns:wp14="http://schemas.microsoft.com/office/word/2010/wordml" w:rsidR="00A82B80" w:rsidRDefault="00A82B80" w14:paraId="7DF4E37C" wp14:textId="77777777">
      <w:r>
        <w:separator/>
      </w:r>
    </w:p>
  </w:footnote>
  <w:footnote w:type="continuationSeparator" w:id="0">
    <w:p xmlns:wp14="http://schemas.microsoft.com/office/word/2010/wordml" w:rsidR="00A82B80" w:rsidRDefault="00A82B80" w14:paraId="44FB30F8" wp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xmlns:wp14="http://schemas.microsoft.com/office/word/2010/wordml" w:rsidR="00C14FE4" w:rsidRDefault="00C14FE4" w14:paraId="664355AD" wp14:textId="77777777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xmlns:wp14="http://schemas.microsoft.com/office/word/2010/wordml" w:rsidR="00C14FE4" w:rsidRDefault="00C14FE4" w14:paraId="5023141B" wp14:textId="77777777">
    <w:pPr>
      <w:pStyle w:val="Encabezado"/>
      <w:jc w:val="center"/>
    </w:pPr>
  </w:p>
  <w:p xmlns:wp14="http://schemas.microsoft.com/office/word/2010/wordml" w:rsidR="00C14FE4" w:rsidP="00EF4E37" w:rsidRDefault="00C14FE4" w14:paraId="382C3BA8" wp14:textId="77777777">
    <w:pPr>
      <w:tabs>
        <w:tab w:val="right" w:pos="7797"/>
      </w:tabs>
      <w:jc w:val="right"/>
    </w:pPr>
    <w:r>
      <w:rPr>
        <w:noProof/>
        <w:lang w:val="es-ES" w:eastAsia="es-ES"/>
      </w:rPr>
      <mc:AlternateContent>
        <mc:Choice Requires="wpg">
          <w:drawing>
            <wp:anchor xmlns:wp14="http://schemas.microsoft.com/office/word/2010/wordprocessingDrawing" distT="0" distB="0" distL="114300" distR="114300" simplePos="0" relativeHeight="251661312" behindDoc="0" locked="0" layoutInCell="1" allowOverlap="1" wp14:anchorId="1D64D207" wp14:editId="3FDA0F1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10580" cy="1120775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10580" cy="1120775"/>
                        <a:chOff x="0" y="0"/>
                        <a:chExt cx="5910580" cy="1120775"/>
                      </a:xfrm>
                    </wpg:grpSpPr>
                    <pic:pic xmlns:pic="http://schemas.openxmlformats.org/drawingml/2006/picture">
                      <pic:nvPicPr>
                        <pic:cNvPr id="4" name="Imagen 4" descr="CabGeneral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65100" y="101600"/>
                          <a:ext cx="5745480" cy="876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" name="Imagen 5" descr="ParaInsertarenWord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92580" cy="1120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 w14:anchorId="4B8A3E24">
            <v:group id="Grupo 3" style="position:absolute;margin-left:0;margin-top:0;width:465.4pt;height:88.25pt;z-index:251661312" coordsize="59105,11207" o:spid="_x0000_s1026" w14:anchorId="517A357E" o:gfxdata="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DOAAAAAFJnaHRsb25nAAAF&#10;R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EQAAAAAAAQEAOEJJTQQUAAAA&#10;AAAEAAAABThCSU0EDAAAAAAEgwAAAAEAAACgAAAAGAAAAeAAAC0AAAAEZwAYAAH/2P/tAAxBZG9i&#10;ZV9DTQAC/+4ADkFkb2JlAGSAAAAAAf/bAIQADAgICAkIDAkJDBELCgsRFQ8MDA8VGBMTFRMTGBEM&#10;DAwMDAwRDAwMDAwMDAwMDAwMDAwMDAwMDAwMDAwMDAwMDAENCwsNDg0QDg4QFA4ODhQUDg4ODhQR&#10;DAwMDAwREQwMDAwMDBEMDAwMDAwMDAwMDAwMDAwMDAwMDAwMDAwMDAwM/8AAEQgAGA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baWtXR18u2u7OBT1cBo351naTI9fXw2CMkm/Lmy1IbbQRmRdy1EQ4rba&#10;qKndfJQhHxcpNJJfS2/BHYxcTKzsiGHg1TutsekYQi5zk/ojGKbb+pJn9+q1n0z659SgfRPgfVfq&#10;/wAyN9M+l/H+X9S+od3tfH9r9L73f2dn3uvT1D1qvS9fqXRp1dWq6enTXq18tNPHXy08R90yvvX3&#10;H0p+v1+n6fS+vr16ejo06uvq+Xp0118NNT//0N/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agen 4" style="position:absolute;left:1651;top:1016;width:57454;height:8769;visibility:visible;mso-wrap-style:square" alt="CabGeneral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">
                <v:imagedata o:title="CabGeneral" r:id="rId3"/>
              </v:shape>
              <v:shape id="Imagen 5" style="position:absolute;width:15925;height:11207;visibility:visible;mso-wrap-style:square" alt="ParaInsertarenWord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">
                <v:imagedata o:title="ParaInsertarenWord" r:id="rId4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xmlns:wp14="http://schemas.microsoft.com/office/word/2010/wordml" w:rsidR="00C14FE4" w:rsidP="00EF4E37" w:rsidRDefault="00C14FE4" w14:paraId="3F2322EF" wp14:textId="77777777">
    <w:r>
      <w:rPr>
        <w:noProof/>
        <w:lang w:val="es-ES" w:eastAsia="es-ES"/>
      </w:rPr>
      <mc:AlternateContent>
        <mc:Choice Requires="wpg">
          <w:drawing>
            <wp:anchor xmlns:wp14="http://schemas.microsoft.com/office/word/2010/wordprocessingDrawing" distT="0" distB="0" distL="114300" distR="114300" simplePos="0" relativeHeight="251657216" behindDoc="0" locked="0" layoutInCell="1" allowOverlap="1" wp14:anchorId="3BDC73DA" wp14:editId="7777777">
              <wp:simplePos x="0" y="0"/>
              <wp:positionH relativeFrom="column">
                <wp:posOffset>-163830</wp:posOffset>
              </wp:positionH>
              <wp:positionV relativeFrom="paragraph">
                <wp:posOffset>183515</wp:posOffset>
              </wp:positionV>
              <wp:extent cx="5910580" cy="1120775"/>
              <wp:effectExtent l="0" t="0" r="0" b="0"/>
              <wp:wrapNone/>
              <wp:docPr id="1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10580" cy="1120775"/>
                        <a:chOff x="0" y="0"/>
                        <a:chExt cx="5910580" cy="1120775"/>
                      </a:xfrm>
                    </wpg:grpSpPr>
                    <pic:pic xmlns:pic="http://schemas.openxmlformats.org/drawingml/2006/picture">
                      <pic:nvPicPr>
                        <pic:cNvPr id="27" name="Imagen 27" descr="CabGeneral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65100" y="101600"/>
                          <a:ext cx="5745480" cy="876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1" name="Imagen 31" descr="ParaInsertarenWord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92580" cy="1120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 w14:anchorId="03DF156B">
            <v:group id="Grupo 1" style="position:absolute;margin-left:-12.9pt;margin-top:14.45pt;width:465.4pt;height:88.25pt;z-index:251657216" coordsize="59105,11207" o:spid="_x0000_s1026" w14:anchorId="390E1E87" o:gfxdata="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HG2lrV0dfLtruzgU9XAaN+dZ2kyPX18NgjJJvy5stSG20EZk&#10;XctREOK22qip3XyUIR8XKTSSX0tvwR2MXEys7Ihh4NU7rbHpGEIuc5P6Ixim2/qSZ/fqtZ9M+ufU&#10;oH0T4H1X6v8AMjfTPpfx/l/UvqHd7Xx/a/S+939nZ97r09Q9ar0vX6l0adXVqunp016tfLTTx18t&#10;PEfdMr719x9Kfr9fp+n0vr69eno6NOrr6vl6dNdfDTU//9Df4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agen 27" style="position:absolute;left:1651;top:1016;width:57454;height:8769;visibility:visible;mso-wrap-style:square" alt="CabGeneral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">
                <v:imagedata o:title="CabGeneral" r:id="rId3"/>
              </v:shape>
              <v:shape id="Imagen 31" style="position:absolute;width:15925;height:11207;visibility:visible;mso-wrap-style:square" alt="ParaInsertarenWord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">
                <v:imagedata o:title="ParaInsertarenWord" r:id="rId4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E025E"/>
    <w:multiLevelType w:val="hybridMultilevel"/>
    <w:tmpl w:val="EDC2F104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3B020E1"/>
    <w:multiLevelType w:val="hybridMultilevel"/>
    <w:tmpl w:val="2550B25A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E033A91"/>
    <w:multiLevelType w:val="hybridMultilevel"/>
    <w:tmpl w:val="DCE0F74C"/>
    <w:lvl w:ilvl="0" w:tplc="0C0A0001">
      <w:start w:val="1"/>
      <w:numFmt w:val="bullet"/>
      <w:lvlText w:val=""/>
      <w:lvlJc w:val="left"/>
      <w:pPr>
        <w:ind w:left="1429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3" w15:restartNumberingAfterBreak="0">
    <w:nsid w:val="103573EE"/>
    <w:multiLevelType w:val="hybridMultilevel"/>
    <w:tmpl w:val="BFB2B8F6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26C67DF"/>
    <w:multiLevelType w:val="hybridMultilevel"/>
    <w:tmpl w:val="0A5E2DAA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16062A52"/>
    <w:multiLevelType w:val="hybridMultilevel"/>
    <w:tmpl w:val="91EEEC0C"/>
    <w:lvl w:ilvl="0" w:tplc="549C533C">
      <w:start w:val="1"/>
      <w:numFmt w:val="upperLetter"/>
      <w:lvlText w:val="%1."/>
      <w:lvlJc w:val="left"/>
      <w:pPr>
        <w:ind w:left="128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17F966ED"/>
    <w:multiLevelType w:val="hybridMultilevel"/>
    <w:tmpl w:val="9D16D5D4"/>
    <w:lvl w:ilvl="0" w:tplc="C5D649E0">
      <w:start w:val="1"/>
      <w:numFmt w:val="upperLetter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18CF0345"/>
    <w:multiLevelType w:val="hybridMultilevel"/>
    <w:tmpl w:val="2022FEC4"/>
    <w:lvl w:ilvl="0" w:tplc="3C501D6C">
      <w:start w:val="1"/>
      <w:numFmt w:val="upperLetter"/>
      <w:lvlText w:val="%1."/>
      <w:lvlJc w:val="left"/>
      <w:pPr>
        <w:ind w:left="1154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74" w:hanging="360"/>
      </w:pPr>
    </w:lvl>
    <w:lvl w:ilvl="2" w:tplc="0C0A001B" w:tentative="1">
      <w:start w:val="1"/>
      <w:numFmt w:val="lowerRoman"/>
      <w:lvlText w:val="%3."/>
      <w:lvlJc w:val="right"/>
      <w:pPr>
        <w:ind w:left="2594" w:hanging="180"/>
      </w:pPr>
    </w:lvl>
    <w:lvl w:ilvl="3" w:tplc="0C0A000F" w:tentative="1">
      <w:start w:val="1"/>
      <w:numFmt w:val="decimal"/>
      <w:lvlText w:val="%4."/>
      <w:lvlJc w:val="left"/>
      <w:pPr>
        <w:ind w:left="3314" w:hanging="360"/>
      </w:pPr>
    </w:lvl>
    <w:lvl w:ilvl="4" w:tplc="0C0A0019" w:tentative="1">
      <w:start w:val="1"/>
      <w:numFmt w:val="lowerLetter"/>
      <w:lvlText w:val="%5."/>
      <w:lvlJc w:val="left"/>
      <w:pPr>
        <w:ind w:left="4034" w:hanging="360"/>
      </w:pPr>
    </w:lvl>
    <w:lvl w:ilvl="5" w:tplc="0C0A001B" w:tentative="1">
      <w:start w:val="1"/>
      <w:numFmt w:val="lowerRoman"/>
      <w:lvlText w:val="%6."/>
      <w:lvlJc w:val="right"/>
      <w:pPr>
        <w:ind w:left="4754" w:hanging="180"/>
      </w:pPr>
    </w:lvl>
    <w:lvl w:ilvl="6" w:tplc="0C0A000F" w:tentative="1">
      <w:start w:val="1"/>
      <w:numFmt w:val="decimal"/>
      <w:lvlText w:val="%7."/>
      <w:lvlJc w:val="left"/>
      <w:pPr>
        <w:ind w:left="5474" w:hanging="360"/>
      </w:pPr>
    </w:lvl>
    <w:lvl w:ilvl="7" w:tplc="0C0A0019" w:tentative="1">
      <w:start w:val="1"/>
      <w:numFmt w:val="lowerLetter"/>
      <w:lvlText w:val="%8."/>
      <w:lvlJc w:val="left"/>
      <w:pPr>
        <w:ind w:left="6194" w:hanging="360"/>
      </w:pPr>
    </w:lvl>
    <w:lvl w:ilvl="8" w:tplc="0C0A001B" w:tentative="1">
      <w:start w:val="1"/>
      <w:numFmt w:val="lowerRoman"/>
      <w:lvlText w:val="%9."/>
      <w:lvlJc w:val="right"/>
      <w:pPr>
        <w:ind w:left="6914" w:hanging="180"/>
      </w:pPr>
    </w:lvl>
  </w:abstractNum>
  <w:abstractNum w:abstractNumId="8" w15:restartNumberingAfterBreak="0">
    <w:nsid w:val="19311408"/>
    <w:multiLevelType w:val="hybridMultilevel"/>
    <w:tmpl w:val="EDE87E28"/>
    <w:lvl w:ilvl="0" w:tplc="E5A6D53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1BCD2D62"/>
    <w:multiLevelType w:val="hybridMultilevel"/>
    <w:tmpl w:val="AACE52E8"/>
    <w:lvl w:ilvl="0" w:tplc="0C0A0015">
      <w:start w:val="1"/>
      <w:numFmt w:val="upperLetter"/>
      <w:lvlText w:val="%1."/>
      <w:lvlJc w:val="left"/>
      <w:pPr>
        <w:ind w:left="1154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74" w:hanging="360"/>
      </w:pPr>
    </w:lvl>
    <w:lvl w:ilvl="2" w:tplc="0C0A001B" w:tentative="1">
      <w:start w:val="1"/>
      <w:numFmt w:val="lowerRoman"/>
      <w:lvlText w:val="%3."/>
      <w:lvlJc w:val="right"/>
      <w:pPr>
        <w:ind w:left="2594" w:hanging="180"/>
      </w:pPr>
    </w:lvl>
    <w:lvl w:ilvl="3" w:tplc="0C0A000F" w:tentative="1">
      <w:start w:val="1"/>
      <w:numFmt w:val="decimal"/>
      <w:lvlText w:val="%4."/>
      <w:lvlJc w:val="left"/>
      <w:pPr>
        <w:ind w:left="3314" w:hanging="360"/>
      </w:pPr>
    </w:lvl>
    <w:lvl w:ilvl="4" w:tplc="0C0A0019" w:tentative="1">
      <w:start w:val="1"/>
      <w:numFmt w:val="lowerLetter"/>
      <w:lvlText w:val="%5."/>
      <w:lvlJc w:val="left"/>
      <w:pPr>
        <w:ind w:left="4034" w:hanging="360"/>
      </w:pPr>
    </w:lvl>
    <w:lvl w:ilvl="5" w:tplc="0C0A001B" w:tentative="1">
      <w:start w:val="1"/>
      <w:numFmt w:val="lowerRoman"/>
      <w:lvlText w:val="%6."/>
      <w:lvlJc w:val="right"/>
      <w:pPr>
        <w:ind w:left="4754" w:hanging="180"/>
      </w:pPr>
    </w:lvl>
    <w:lvl w:ilvl="6" w:tplc="0C0A000F" w:tentative="1">
      <w:start w:val="1"/>
      <w:numFmt w:val="decimal"/>
      <w:lvlText w:val="%7."/>
      <w:lvlJc w:val="left"/>
      <w:pPr>
        <w:ind w:left="5474" w:hanging="360"/>
      </w:pPr>
    </w:lvl>
    <w:lvl w:ilvl="7" w:tplc="0C0A0019" w:tentative="1">
      <w:start w:val="1"/>
      <w:numFmt w:val="lowerLetter"/>
      <w:lvlText w:val="%8."/>
      <w:lvlJc w:val="left"/>
      <w:pPr>
        <w:ind w:left="6194" w:hanging="360"/>
      </w:pPr>
    </w:lvl>
    <w:lvl w:ilvl="8" w:tplc="0C0A001B" w:tentative="1">
      <w:start w:val="1"/>
      <w:numFmt w:val="lowerRoman"/>
      <w:lvlText w:val="%9."/>
      <w:lvlJc w:val="right"/>
      <w:pPr>
        <w:ind w:left="6914" w:hanging="180"/>
      </w:pPr>
    </w:lvl>
  </w:abstractNum>
  <w:abstractNum w:abstractNumId="10" w15:restartNumberingAfterBreak="0">
    <w:nsid w:val="21EF7FAE"/>
    <w:multiLevelType w:val="hybridMultilevel"/>
    <w:tmpl w:val="2304A24C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E7466D9"/>
    <w:multiLevelType w:val="hybridMultilevel"/>
    <w:tmpl w:val="05A4A778"/>
    <w:lvl w:ilvl="0" w:tplc="B13E1716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9A47BD6"/>
    <w:multiLevelType w:val="hybridMultilevel"/>
    <w:tmpl w:val="42703BA2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3E1F6FD8"/>
    <w:multiLevelType w:val="hybridMultilevel"/>
    <w:tmpl w:val="BB30AE48"/>
    <w:lvl w:ilvl="0" w:tplc="0C0A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C0A0003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C0A0005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C0A000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C0A0003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C0A0005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C0A000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C0A0003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C0A0005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14" w15:restartNumberingAfterBreak="0">
    <w:nsid w:val="3EFD3A4F"/>
    <w:multiLevelType w:val="hybridMultilevel"/>
    <w:tmpl w:val="E67CC16A"/>
    <w:lvl w:ilvl="0" w:tplc="F9609BBC">
      <w:start w:val="2"/>
      <w:numFmt w:val="bullet"/>
      <w:lvlText w:val="-"/>
      <w:lvlJc w:val="left"/>
      <w:pPr>
        <w:ind w:left="1080" w:hanging="360"/>
      </w:pPr>
      <w:rPr>
        <w:rFonts w:hint="default" w:ascii="Arial" w:hAnsi="Arial" w:eastAsia="Times New Roman" w:cs="Arial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15" w15:restartNumberingAfterBreak="0">
    <w:nsid w:val="47096581"/>
    <w:multiLevelType w:val="hybridMultilevel"/>
    <w:tmpl w:val="867A7FFC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4D0A3649"/>
    <w:multiLevelType w:val="hybridMultilevel"/>
    <w:tmpl w:val="A1E8CBB8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569C7696"/>
    <w:multiLevelType w:val="hybridMultilevel"/>
    <w:tmpl w:val="62501112"/>
    <w:lvl w:ilvl="0" w:tplc="3D08C4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81D2642"/>
    <w:multiLevelType w:val="hybridMultilevel"/>
    <w:tmpl w:val="34261F5E"/>
    <w:lvl w:ilvl="0" w:tplc="022005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B0A5954"/>
    <w:multiLevelType w:val="hybridMultilevel"/>
    <w:tmpl w:val="C3A4F2D0"/>
    <w:lvl w:ilvl="0" w:tplc="CB9E11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657B78A5"/>
    <w:multiLevelType w:val="hybridMultilevel"/>
    <w:tmpl w:val="EDE87E28"/>
    <w:lvl w:ilvl="0" w:tplc="E5A6D53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68027011"/>
    <w:multiLevelType w:val="hybridMultilevel"/>
    <w:tmpl w:val="EDE87E28"/>
    <w:lvl w:ilvl="0" w:tplc="E5A6D53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70484314"/>
    <w:multiLevelType w:val="hybridMultilevel"/>
    <w:tmpl w:val="29A86700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72573CB7"/>
    <w:multiLevelType w:val="hybridMultilevel"/>
    <w:tmpl w:val="095A2338"/>
    <w:lvl w:ilvl="0" w:tplc="040A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40A0003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24" w15:restartNumberingAfterBreak="0">
    <w:nsid w:val="780C2A8D"/>
    <w:multiLevelType w:val="hybridMultilevel"/>
    <w:tmpl w:val="FC4A360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23"/>
  </w:num>
  <w:num w:numId="4">
    <w:abstractNumId w:val="15"/>
  </w:num>
  <w:num w:numId="5">
    <w:abstractNumId w:val="14"/>
  </w:num>
  <w:num w:numId="6">
    <w:abstractNumId w:val="0"/>
  </w:num>
  <w:num w:numId="7">
    <w:abstractNumId w:val="16"/>
  </w:num>
  <w:num w:numId="8">
    <w:abstractNumId w:val="4"/>
  </w:num>
  <w:num w:numId="9">
    <w:abstractNumId w:val="17"/>
  </w:num>
  <w:num w:numId="10">
    <w:abstractNumId w:val="3"/>
  </w:num>
  <w:num w:numId="11">
    <w:abstractNumId w:val="7"/>
  </w:num>
  <w:num w:numId="12">
    <w:abstractNumId w:val="11"/>
  </w:num>
  <w:num w:numId="13">
    <w:abstractNumId w:val="5"/>
  </w:num>
  <w:num w:numId="14">
    <w:abstractNumId w:val="9"/>
  </w:num>
  <w:num w:numId="15">
    <w:abstractNumId w:val="10"/>
  </w:num>
  <w:num w:numId="16">
    <w:abstractNumId w:val="12"/>
  </w:num>
  <w:num w:numId="17">
    <w:abstractNumId w:val="22"/>
  </w:num>
  <w:num w:numId="18">
    <w:abstractNumId w:val="8"/>
  </w:num>
  <w:num w:numId="19">
    <w:abstractNumId w:val="18"/>
  </w:num>
  <w:num w:numId="20">
    <w:abstractNumId w:val="20"/>
  </w:num>
  <w:num w:numId="21">
    <w:abstractNumId w:val="21"/>
  </w:num>
  <w:num w:numId="22">
    <w:abstractNumId w:val="2"/>
  </w:num>
  <w:num w:numId="23">
    <w:abstractNumId w:val="6"/>
  </w:num>
  <w:num w:numId="24">
    <w:abstractNumId w:val="19"/>
  </w:num>
  <w:num w:numId="25">
    <w:abstractNumId w:val="24"/>
  </w:num>
  <w:num w:numId="26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 wp14">
  <w:zoom w:percent="156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09"/>
  <w:hyphenationZone w:val="425"/>
  <w:clickAndTypeStyle w:val="A-TEXTOcp11-1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4628"/>
    <w:rsid w:val="00014672"/>
    <w:rsid w:val="00023522"/>
    <w:rsid w:val="00044038"/>
    <w:rsid w:val="00071565"/>
    <w:rsid w:val="000811EF"/>
    <w:rsid w:val="000811FF"/>
    <w:rsid w:val="0008708D"/>
    <w:rsid w:val="00095547"/>
    <w:rsid w:val="000A66F5"/>
    <w:rsid w:val="000B2B6E"/>
    <w:rsid w:val="000B4628"/>
    <w:rsid w:val="000C6A0B"/>
    <w:rsid w:val="000E0F78"/>
    <w:rsid w:val="000E35A5"/>
    <w:rsid w:val="000E5089"/>
    <w:rsid w:val="0010369C"/>
    <w:rsid w:val="001079D5"/>
    <w:rsid w:val="00125AD2"/>
    <w:rsid w:val="00141E2A"/>
    <w:rsid w:val="00146DB7"/>
    <w:rsid w:val="00175A0D"/>
    <w:rsid w:val="00183572"/>
    <w:rsid w:val="00190886"/>
    <w:rsid w:val="001A1C8D"/>
    <w:rsid w:val="001B78D5"/>
    <w:rsid w:val="001C2573"/>
    <w:rsid w:val="001F067E"/>
    <w:rsid w:val="001F19C4"/>
    <w:rsid w:val="001F3442"/>
    <w:rsid w:val="00214A9E"/>
    <w:rsid w:val="00221F18"/>
    <w:rsid w:val="00243716"/>
    <w:rsid w:val="00243E62"/>
    <w:rsid w:val="00261583"/>
    <w:rsid w:val="00270645"/>
    <w:rsid w:val="0027362F"/>
    <w:rsid w:val="002B62C7"/>
    <w:rsid w:val="002D69F7"/>
    <w:rsid w:val="002E28FD"/>
    <w:rsid w:val="002E7E37"/>
    <w:rsid w:val="002F2E4A"/>
    <w:rsid w:val="00303F11"/>
    <w:rsid w:val="00306893"/>
    <w:rsid w:val="00324C0F"/>
    <w:rsid w:val="0034136E"/>
    <w:rsid w:val="0034213A"/>
    <w:rsid w:val="0039425E"/>
    <w:rsid w:val="003B236B"/>
    <w:rsid w:val="003D1A17"/>
    <w:rsid w:val="003F1980"/>
    <w:rsid w:val="003F6566"/>
    <w:rsid w:val="00433B67"/>
    <w:rsid w:val="004556B7"/>
    <w:rsid w:val="0046044B"/>
    <w:rsid w:val="00460495"/>
    <w:rsid w:val="00485C05"/>
    <w:rsid w:val="004A2D5A"/>
    <w:rsid w:val="004D47F5"/>
    <w:rsid w:val="004E3830"/>
    <w:rsid w:val="0057795C"/>
    <w:rsid w:val="00591EA2"/>
    <w:rsid w:val="005923CF"/>
    <w:rsid w:val="005A4EBF"/>
    <w:rsid w:val="005C5E74"/>
    <w:rsid w:val="00647DA0"/>
    <w:rsid w:val="0067776D"/>
    <w:rsid w:val="00684703"/>
    <w:rsid w:val="0068495E"/>
    <w:rsid w:val="006A3E5B"/>
    <w:rsid w:val="006B0BBD"/>
    <w:rsid w:val="006D2DBB"/>
    <w:rsid w:val="006E07A2"/>
    <w:rsid w:val="0072121A"/>
    <w:rsid w:val="007453E1"/>
    <w:rsid w:val="007509C0"/>
    <w:rsid w:val="007642E3"/>
    <w:rsid w:val="00764B4F"/>
    <w:rsid w:val="0078428D"/>
    <w:rsid w:val="007C19B0"/>
    <w:rsid w:val="007D01C6"/>
    <w:rsid w:val="007F218D"/>
    <w:rsid w:val="00832F63"/>
    <w:rsid w:val="00846246"/>
    <w:rsid w:val="00892463"/>
    <w:rsid w:val="008924FA"/>
    <w:rsid w:val="008949B4"/>
    <w:rsid w:val="008E0284"/>
    <w:rsid w:val="008E41AF"/>
    <w:rsid w:val="008F7D19"/>
    <w:rsid w:val="00901118"/>
    <w:rsid w:val="00905DF4"/>
    <w:rsid w:val="0094568C"/>
    <w:rsid w:val="00977A6D"/>
    <w:rsid w:val="00997433"/>
    <w:rsid w:val="009C7E60"/>
    <w:rsid w:val="009E1710"/>
    <w:rsid w:val="00A24FAA"/>
    <w:rsid w:val="00A4436F"/>
    <w:rsid w:val="00A6235B"/>
    <w:rsid w:val="00A77261"/>
    <w:rsid w:val="00A77D9E"/>
    <w:rsid w:val="00A82B80"/>
    <w:rsid w:val="00A91084"/>
    <w:rsid w:val="00AD6C73"/>
    <w:rsid w:val="00B407C1"/>
    <w:rsid w:val="00B43604"/>
    <w:rsid w:val="00B43EE7"/>
    <w:rsid w:val="00B47757"/>
    <w:rsid w:val="00B536DB"/>
    <w:rsid w:val="00B74595"/>
    <w:rsid w:val="00B804A5"/>
    <w:rsid w:val="00B80D35"/>
    <w:rsid w:val="00BF2F9B"/>
    <w:rsid w:val="00BF65BE"/>
    <w:rsid w:val="00C027CC"/>
    <w:rsid w:val="00C05EA1"/>
    <w:rsid w:val="00C07BD0"/>
    <w:rsid w:val="00C14FE4"/>
    <w:rsid w:val="00C244A9"/>
    <w:rsid w:val="00C310CF"/>
    <w:rsid w:val="00C56391"/>
    <w:rsid w:val="00CA5E6B"/>
    <w:rsid w:val="00D03E25"/>
    <w:rsid w:val="00D10C7D"/>
    <w:rsid w:val="00D27EB4"/>
    <w:rsid w:val="00D45079"/>
    <w:rsid w:val="00D567B8"/>
    <w:rsid w:val="00D575B0"/>
    <w:rsid w:val="00D722AE"/>
    <w:rsid w:val="00D85AF9"/>
    <w:rsid w:val="00DA5626"/>
    <w:rsid w:val="00DD2EBB"/>
    <w:rsid w:val="00DD4C52"/>
    <w:rsid w:val="00DF2951"/>
    <w:rsid w:val="00E11A7B"/>
    <w:rsid w:val="00E4507F"/>
    <w:rsid w:val="00E82458"/>
    <w:rsid w:val="00EF4E37"/>
    <w:rsid w:val="00F1671F"/>
    <w:rsid w:val="00F35BF8"/>
    <w:rsid w:val="00F43F6B"/>
    <w:rsid w:val="00F56A39"/>
    <w:rsid w:val="00F93A8F"/>
    <w:rsid w:val="00FB28F9"/>
    <w:rsid w:val="00FB29BF"/>
    <w:rsid w:val="0D535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C2F9265"/>
  <w14:defaultImageDpi w14:val="300"/>
  <w15:chartTrackingRefBased/>
  <w15:docId w15:val="{91B797A9-F641-49ED-88BB-EAD0F0A8516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 wp14">
  <w:docDefaults>
    <w:rPrDefault>
      <w:rPr>
        <w:rFonts w:ascii="Times New Roman" w:hAnsi="Times New Roman" w:eastAsia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Sample" w:semiHidden="1" w:unhideWhenUsed="1"/>
    <w:lsdException w:name="HTML Variable" w:semiHidden="1" w:unhideWhenUsed="1"/>
    <w:lsdException w:name="Normal Table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uiPriority="31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aliases w:val="Normal-Arial Narrow"/>
    <w:qFormat/>
    <w:rsid w:val="009E1922"/>
    <w:rPr>
      <w:rFonts w:ascii="Arial Narrow" w:hAnsi="Arial Narrow"/>
      <w:sz w:val="24"/>
      <w:szCs w:val="24"/>
      <w:lang w:val="es-ES_tradnl" w:eastAsia="es-ES_tradnl"/>
    </w:rPr>
  </w:style>
  <w:style w:type="paragraph" w:styleId="Ttulo1">
    <w:name w:val="heading 1"/>
    <w:aliases w:val="crtm-Título 1"/>
    <w:basedOn w:val="Normal"/>
    <w:next w:val="Normal"/>
    <w:link w:val="Ttulo1Car"/>
    <w:uiPriority w:val="9"/>
    <w:qFormat/>
    <w:rsid w:val="00CF01BE"/>
    <w:pPr>
      <w:widowControl w:val="0"/>
      <w:autoSpaceDE w:val="0"/>
      <w:autoSpaceDN w:val="0"/>
      <w:adjustRightInd w:val="0"/>
      <w:spacing w:line="360" w:lineRule="auto"/>
      <w:ind w:right="-36"/>
      <w:jc w:val="both"/>
      <w:outlineLvl w:val="0"/>
    </w:pPr>
    <w:rPr>
      <w:rFonts w:ascii="Arial" w:hAnsi="Arial"/>
      <w:b/>
      <w:color w:val="595959"/>
      <w:szCs w:val="28"/>
      <w:lang w:val="x-none" w:eastAsia="x-none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paragraph" w:styleId="A-TEXTOcp11-1" w:customStyle="1">
    <w:name w:val="A-TEXTO cp11-1"/>
    <w:aliases w:val="5"/>
    <w:basedOn w:val="Normal"/>
    <w:qFormat/>
    <w:rsid w:val="00CF01BE"/>
    <w:pPr>
      <w:widowControl w:val="0"/>
      <w:autoSpaceDE w:val="0"/>
      <w:autoSpaceDN w:val="0"/>
      <w:adjustRightInd w:val="0"/>
      <w:spacing w:line="360" w:lineRule="auto"/>
      <w:ind w:right="-34"/>
      <w:jc w:val="both"/>
    </w:pPr>
    <w:rPr>
      <w:rFonts w:ascii="Arial" w:hAnsi="Arial"/>
      <w:color w:val="181412"/>
      <w:sz w:val="22"/>
      <w:szCs w:val="22"/>
    </w:rPr>
  </w:style>
  <w:style w:type="character" w:styleId="Cuadrculadetablaclara1" w:customStyle="1">
    <w:name w:val="Cuadrícula de tabla clara1"/>
    <w:uiPriority w:val="32"/>
    <w:rsid w:val="0005265E"/>
    <w:rPr>
      <w:b/>
      <w:bCs/>
      <w:smallCaps/>
      <w:color w:val="C0504D"/>
      <w:spacing w:val="5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15BFD"/>
    <w:rPr>
      <w:rFonts w:ascii="Lucida Grande" w:hAnsi="Lucida Grande"/>
      <w:sz w:val="18"/>
      <w:szCs w:val="18"/>
      <w:lang w:val="x-none"/>
    </w:rPr>
  </w:style>
  <w:style w:type="character" w:styleId="TextodegloboCar" w:customStyle="1">
    <w:name w:val="Texto de globo Car"/>
    <w:link w:val="Textodeglobo"/>
    <w:uiPriority w:val="99"/>
    <w:semiHidden/>
    <w:rsid w:val="00F15BFD"/>
    <w:rPr>
      <w:rFonts w:ascii="Lucida Grande" w:hAnsi="Lucida Grande" w:cs="Lucida Grande"/>
      <w:sz w:val="18"/>
      <w:szCs w:val="18"/>
      <w:lang w:eastAsia="es-ES_tradnl"/>
    </w:rPr>
  </w:style>
  <w:style w:type="character" w:styleId="Ttulo1Car" w:customStyle="1">
    <w:name w:val="Título 1 Car"/>
    <w:aliases w:val="crtm-Título 1 Car"/>
    <w:link w:val="Ttulo1"/>
    <w:uiPriority w:val="9"/>
    <w:rsid w:val="00CF01BE"/>
    <w:rPr>
      <w:rFonts w:ascii="Arial" w:hAnsi="Arial"/>
      <w:b/>
      <w:color w:val="595959"/>
      <w:sz w:val="24"/>
      <w:szCs w:val="28"/>
    </w:rPr>
  </w:style>
  <w:style w:type="paragraph" w:styleId="B-TEXTOcp12" w:customStyle="1">
    <w:name w:val="B-TEXTO cp12"/>
    <w:basedOn w:val="Normal"/>
    <w:qFormat/>
    <w:rsid w:val="00CF01BE"/>
    <w:pPr>
      <w:spacing w:line="360" w:lineRule="auto"/>
      <w:jc w:val="both"/>
    </w:pPr>
    <w:rPr>
      <w:rFonts w:ascii="Arial" w:hAnsi="Arial"/>
    </w:rPr>
  </w:style>
  <w:style w:type="paragraph" w:styleId="Encabezado">
    <w:name w:val="header"/>
    <w:basedOn w:val="Normal"/>
    <w:link w:val="EncabezadoCar"/>
    <w:uiPriority w:val="99"/>
    <w:unhideWhenUsed/>
    <w:rsid w:val="005043D6"/>
    <w:pPr>
      <w:tabs>
        <w:tab w:val="center" w:pos="4252"/>
        <w:tab w:val="right" w:pos="8504"/>
      </w:tabs>
    </w:pPr>
    <w:rPr>
      <w:lang w:val="x-none"/>
    </w:rPr>
  </w:style>
  <w:style w:type="character" w:styleId="EncabezadoCar" w:customStyle="1">
    <w:name w:val="Encabezado Car"/>
    <w:link w:val="Encabezado"/>
    <w:uiPriority w:val="99"/>
    <w:rsid w:val="005043D6"/>
    <w:rPr>
      <w:rFonts w:ascii="Arial Narrow" w:hAnsi="Arial Narrow"/>
      <w:sz w:val="24"/>
      <w:szCs w:val="24"/>
      <w:lang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5043D6"/>
    <w:pPr>
      <w:tabs>
        <w:tab w:val="center" w:pos="4252"/>
        <w:tab w:val="right" w:pos="8504"/>
      </w:tabs>
    </w:pPr>
    <w:rPr>
      <w:lang w:val="x-none"/>
    </w:rPr>
  </w:style>
  <w:style w:type="character" w:styleId="PiedepginaCar" w:customStyle="1">
    <w:name w:val="Pie de página Car"/>
    <w:link w:val="Piedepgina"/>
    <w:uiPriority w:val="99"/>
    <w:rsid w:val="005043D6"/>
    <w:rPr>
      <w:rFonts w:ascii="Arial Narrow" w:hAnsi="Arial Narrow"/>
      <w:sz w:val="24"/>
      <w:szCs w:val="24"/>
      <w:lang w:eastAsia="es-ES_tradnl"/>
    </w:rPr>
  </w:style>
  <w:style w:type="paragraph" w:styleId="Textoindependiente">
    <w:name w:val="Body Text"/>
    <w:basedOn w:val="Normal"/>
    <w:link w:val="TextoindependienteCar"/>
    <w:rsid w:val="009E1710"/>
    <w:pPr>
      <w:pBdr>
        <w:bottom w:val="single" w:color="auto" w:sz="6" w:space="1"/>
      </w:pBdr>
      <w:spacing w:after="160" w:line="259" w:lineRule="auto"/>
      <w:jc w:val="both"/>
    </w:pPr>
    <w:rPr>
      <w:rFonts w:asciiTheme="minorHAnsi" w:hAnsiTheme="minorHAnsi" w:eastAsiaTheme="minorHAnsi" w:cstheme="minorBidi"/>
      <w:bCs/>
      <w:sz w:val="22"/>
      <w:szCs w:val="22"/>
      <w:lang w:val="es-ES" w:eastAsia="en-US"/>
    </w:rPr>
  </w:style>
  <w:style w:type="character" w:styleId="TextoindependienteCar" w:customStyle="1">
    <w:name w:val="Texto independiente Car"/>
    <w:basedOn w:val="Fuentedeprrafopredeter"/>
    <w:link w:val="Textoindependiente"/>
    <w:rsid w:val="009E1710"/>
    <w:rPr>
      <w:rFonts w:asciiTheme="minorHAnsi" w:hAnsiTheme="minorHAnsi" w:eastAsiaTheme="minorHAnsi" w:cstheme="minorBidi"/>
      <w:bCs/>
      <w:sz w:val="22"/>
      <w:szCs w:val="22"/>
      <w:lang w:eastAsia="en-US"/>
    </w:rPr>
  </w:style>
  <w:style w:type="character" w:styleId="Referenciasutil">
    <w:name w:val="Subtle Reference"/>
    <w:uiPriority w:val="31"/>
    <w:qFormat/>
    <w:rsid w:val="00183572"/>
    <w:rPr>
      <w:smallCaps/>
      <w:color w:val="5A5A5A"/>
    </w:rPr>
  </w:style>
  <w:style w:type="paragraph" w:styleId="Prrafodelista">
    <w:name w:val="List Paragraph"/>
    <w:basedOn w:val="Normal"/>
    <w:uiPriority w:val="34"/>
    <w:qFormat/>
    <w:rsid w:val="00485C05"/>
    <w:pPr>
      <w:ind w:left="720"/>
      <w:contextualSpacing/>
    </w:pPr>
    <w:rPr>
      <w:rFonts w:ascii="Arial" w:hAnsi="Arial"/>
      <w:bCs/>
      <w:lang w:val="es-ES" w:eastAsia="es-ES"/>
    </w:rPr>
  </w:style>
  <w:style w:type="table" w:styleId="Tablaconcuadrcula">
    <w:name w:val="Table Grid"/>
    <w:basedOn w:val="Tablanormal"/>
    <w:uiPriority w:val="39"/>
    <w:rsid w:val="00D03E25"/>
    <w:pPr>
      <w:spacing w:before="120" w:after="8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abla" w:customStyle="1">
    <w:name w:val="Tabla"/>
    <w:basedOn w:val="Normal"/>
    <w:rsid w:val="00D03E25"/>
    <w:pPr>
      <w:keepNext/>
      <w:spacing w:before="20" w:after="20"/>
      <w:jc w:val="both"/>
    </w:pPr>
    <w:rPr>
      <w:rFonts w:ascii="Arial" w:hAnsi="Arial"/>
      <w:color w:val="000000"/>
      <w:sz w:val="18"/>
      <w:szCs w:val="20"/>
      <w:lang w:eastAsia="es-ES"/>
    </w:rPr>
  </w:style>
  <w:style w:type="paragraph" w:styleId="TtuloPortada" w:customStyle="1">
    <w:name w:val="Título Portada"/>
    <w:basedOn w:val="Normal"/>
    <w:next w:val="Normal"/>
    <w:autoRedefine/>
    <w:rsid w:val="00D03E25"/>
    <w:pPr>
      <w:spacing w:before="120" w:after="80"/>
      <w:jc w:val="right"/>
    </w:pPr>
    <w:rPr>
      <w:rFonts w:ascii="Arial" w:hAnsi="Arial"/>
      <w:color w:val="000000"/>
      <w:lang w:eastAsia="es-ES"/>
    </w:rPr>
  </w:style>
  <w:style w:type="paragraph" w:styleId="TDC1">
    <w:name w:val="toc 1"/>
    <w:basedOn w:val="Normal"/>
    <w:next w:val="Normal"/>
    <w:uiPriority w:val="39"/>
    <w:rsid w:val="00977A6D"/>
    <w:pPr>
      <w:spacing w:before="120" w:after="120"/>
    </w:pPr>
    <w:rPr>
      <w:rFonts w:ascii="Times New Roman" w:hAnsi="Times New Roman"/>
      <w:b/>
      <w:bCs/>
      <w:caps/>
      <w:color w:val="000000"/>
      <w:sz w:val="22"/>
      <w:lang w:eastAsia="es-ES"/>
    </w:rPr>
  </w:style>
  <w:style w:type="character" w:styleId="Hipervnculo">
    <w:name w:val="Hyperlink"/>
    <w:basedOn w:val="Fuentedeprrafopredeter"/>
    <w:uiPriority w:val="99"/>
    <w:rsid w:val="00977A6D"/>
    <w:rPr>
      <w:rFonts w:ascii="Arial" w:hAnsi="Arial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130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15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macintosh"/>
  <w:allowPNG/>
  <w:pixelsPerInch w:val="72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1.jpg" Id="rId8" /><Relationship Type="http://schemas.openxmlformats.org/officeDocument/2006/relationships/oleObject" Target="embeddings/oleObject3.bin" Id="rId13" /><Relationship Type="http://schemas.openxmlformats.org/officeDocument/2006/relationships/header" Target="header2.xml" Id="rId18" /><Relationship Type="http://schemas.openxmlformats.org/officeDocument/2006/relationships/customXml" Target="../customXml/item3.xml" Id="rId26" /><Relationship Type="http://schemas.openxmlformats.org/officeDocument/2006/relationships/styles" Target="styles.xml" Id="rId3" /><Relationship Type="http://schemas.openxmlformats.org/officeDocument/2006/relationships/header" Target="header3.xml" Id="rId21" /><Relationship Type="http://schemas.openxmlformats.org/officeDocument/2006/relationships/endnotes" Target="endnotes.xml" Id="rId7" /><Relationship Type="http://schemas.openxmlformats.org/officeDocument/2006/relationships/oleObject" Target="embeddings/oleObject2.bin" Id="rId12" /><Relationship Type="http://schemas.openxmlformats.org/officeDocument/2006/relationships/header" Target="header1.xml" Id="rId17" /><Relationship Type="http://schemas.openxmlformats.org/officeDocument/2006/relationships/customXml" Target="../customXml/item2.xml" Id="rId25" /><Relationship Type="http://schemas.openxmlformats.org/officeDocument/2006/relationships/numbering" Target="numbering.xml" Id="rId2" /><Relationship Type="http://schemas.openxmlformats.org/officeDocument/2006/relationships/oleObject" Target="embeddings/oleObject6.bin" Id="rId16" /><Relationship Type="http://schemas.openxmlformats.org/officeDocument/2006/relationships/footer" Target="footer2.xml" Id="rId20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image" Target="media/image3.wmf" Id="rId11" /><Relationship Type="http://schemas.openxmlformats.org/officeDocument/2006/relationships/theme" Target="theme/theme1.xml" Id="rId24" /><Relationship Type="http://schemas.openxmlformats.org/officeDocument/2006/relationships/webSettings" Target="webSettings.xml" Id="rId5" /><Relationship Type="http://schemas.openxmlformats.org/officeDocument/2006/relationships/oleObject" Target="embeddings/oleObject5.bin" Id="rId15" /><Relationship Type="http://schemas.openxmlformats.org/officeDocument/2006/relationships/fontTable" Target="fontTable.xml" Id="rId23" /><Relationship Type="http://schemas.openxmlformats.org/officeDocument/2006/relationships/oleObject" Target="embeddings/oleObject1.bin" Id="rId10" /><Relationship Type="http://schemas.openxmlformats.org/officeDocument/2006/relationships/footer" Target="footer1.xml" Id="rId19" /><Relationship Type="http://schemas.openxmlformats.org/officeDocument/2006/relationships/settings" Target="settings.xml" Id="rId4" /><Relationship Type="http://schemas.openxmlformats.org/officeDocument/2006/relationships/image" Target="media/image2.wmf" Id="rId9" /><Relationship Type="http://schemas.openxmlformats.org/officeDocument/2006/relationships/oleObject" Target="embeddings/oleObject4.bin" Id="rId14" /><Relationship Type="http://schemas.openxmlformats.org/officeDocument/2006/relationships/footer" Target="footer3.xml" Id="rId22" /><Relationship Type="http://schemas.openxmlformats.org/officeDocument/2006/relationships/customXml" Target="../customXml/item4.xml" Id="rId27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5.emf"/><Relationship Id="rId1" Type="http://schemas.openxmlformats.org/officeDocument/2006/relationships/image" Target="media/image4.jpeg"/><Relationship Id="rId4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0.jpeg"/><Relationship Id="rId2" Type="http://schemas.openxmlformats.org/officeDocument/2006/relationships/image" Target="media/image5.emf"/><Relationship Id="rId1" Type="http://schemas.openxmlformats.org/officeDocument/2006/relationships/image" Target="media/image4.jpeg"/><Relationship Id="rId4" Type="http://schemas.openxmlformats.org/officeDocument/2006/relationships/image" Target="media/image50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DH\Downloads\052a-CartaCRTM-General-A-2017%20(2)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06E148DE0DBCD4EAACA11CFBB1F1C61" ma:contentTypeVersion="8" ma:contentTypeDescription="Crear nuevo documento." ma:contentTypeScope="" ma:versionID="516056e1977d1c19d61ee63b2fa58a67">
  <xsd:schema xmlns:xsd="http://www.w3.org/2001/XMLSchema" xmlns:xs="http://www.w3.org/2001/XMLSchema" xmlns:p="http://schemas.microsoft.com/office/2006/metadata/properties" xmlns:ns2="7e898aae-408e-4d4a-9138-ab6f1a9d9d70" xmlns:ns3="15e13375-5251-4d89-b231-8e0cfa0dbfc5" targetNamespace="http://schemas.microsoft.com/office/2006/metadata/properties" ma:root="true" ma:fieldsID="6dad1107bb1536136e358bd5917d3366" ns2:_="" ns3:_="">
    <xsd:import namespace="7e898aae-408e-4d4a-9138-ab6f1a9d9d70"/>
    <xsd:import namespace="15e13375-5251-4d89-b231-8e0cfa0dbfc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898aae-408e-4d4a-9138-ab6f1a9d9d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13375-5251-4d89-b231-8e0cfa0dbfc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7DA86C-972E-4700-95BC-DD72CDFEE4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D7E3AEF-48A3-4A61-BE05-933CDD89D145}"/>
</file>

<file path=customXml/itemProps3.xml><?xml version="1.0" encoding="utf-8"?>
<ds:datastoreItem xmlns:ds="http://schemas.openxmlformats.org/officeDocument/2006/customXml" ds:itemID="{DAD25263-55D6-438C-8807-62950ED2B2C9}"/>
</file>

<file path=customXml/itemProps4.xml><?xml version="1.0" encoding="utf-8"?>
<ds:datastoreItem xmlns:ds="http://schemas.openxmlformats.org/officeDocument/2006/customXml" ds:itemID="{CABA9005-38D8-443E-A2FF-99CCDEB62E5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052a-CartaCRTM-General-A-2017 (2).dot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CRTM</dc:title>
  <dc:subject/>
  <dc:creator>Laura Delgado Hernández</dc:creator>
  <keywords/>
  <lastModifiedBy>LEON FARIÑA, MARIA DEL AMOR</lastModifiedBy>
  <revision>3</revision>
  <lastPrinted>2017-08-03T09:19:00.0000000Z</lastPrinted>
  <dcterms:created xsi:type="dcterms:W3CDTF">2020-03-09T08:11:00.0000000Z</dcterms:created>
  <dcterms:modified xsi:type="dcterms:W3CDTF">2024-05-29T12:56:44.5780616Z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0x010100D06E148DE0DBCD4EAACA11CFBB1F1C61</vt:lpwstr>
  </property>
</Properties>
</file>